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48B" w:rsidRDefault="0047248B" w:rsidP="008F7C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248B" w:rsidRDefault="0047248B" w:rsidP="00095A63">
      <w:pPr>
        <w:autoSpaceDE w:val="0"/>
        <w:autoSpaceDN w:val="0"/>
        <w:adjustRightInd w:val="0"/>
        <w:rPr>
          <w:sz w:val="28"/>
          <w:szCs w:val="28"/>
        </w:rPr>
      </w:pPr>
    </w:p>
    <w:p w:rsidR="0047248B" w:rsidRDefault="0047248B" w:rsidP="003F4072">
      <w:pPr>
        <w:rPr>
          <w:rFonts w:ascii="Verdana" w:hAnsi="Verdana" w:cs="Arial"/>
          <w:sz w:val="22"/>
          <w:szCs w:val="22"/>
        </w:rPr>
      </w:pPr>
    </w:p>
    <w:p w:rsidR="0047248B" w:rsidRDefault="0047248B" w:rsidP="003F4072">
      <w:pPr>
        <w:rPr>
          <w:rFonts w:ascii="Verdana" w:hAnsi="Verdana" w:cs="Arial"/>
          <w:sz w:val="22"/>
          <w:szCs w:val="22"/>
        </w:rPr>
      </w:pPr>
    </w:p>
    <w:p w:rsidR="0047248B" w:rsidRDefault="0047248B" w:rsidP="00EF6122">
      <w:pPr>
        <w:jc w:val="center"/>
        <w:rPr>
          <w:sz w:val="28"/>
        </w:rPr>
      </w:pPr>
      <w:r>
        <w:rPr>
          <w:sz w:val="28"/>
        </w:rPr>
        <w:t>АДМИНИСТРАЦИЯ МУСИНСКОГО СЕЛЬСОВЕТА</w:t>
      </w:r>
    </w:p>
    <w:p w:rsidR="0047248B" w:rsidRDefault="0047248B" w:rsidP="00EF6122">
      <w:pPr>
        <w:pStyle w:val="Heading1"/>
      </w:pPr>
      <w:r>
        <w:t>КАРГАТСКОГО РАЙОНА НОВОСИБИРСКОЙ ОБЛАСТИ</w:t>
      </w:r>
    </w:p>
    <w:p w:rsidR="0047248B" w:rsidRDefault="0047248B" w:rsidP="00EF6122">
      <w:pPr>
        <w:jc w:val="center"/>
        <w:rPr>
          <w:sz w:val="28"/>
        </w:rPr>
      </w:pPr>
    </w:p>
    <w:p w:rsidR="0047248B" w:rsidRDefault="0047248B" w:rsidP="00EF6122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47248B" w:rsidRPr="00EF6122" w:rsidRDefault="0047248B" w:rsidP="00EF6122">
      <w:pPr>
        <w:rPr>
          <w:u w:val="single"/>
        </w:rPr>
      </w:pPr>
      <w:r>
        <w:rPr>
          <w:sz w:val="28"/>
        </w:rPr>
        <w:t>31.05.2013.</w:t>
      </w:r>
      <w:r>
        <w:t xml:space="preserve">                                               с.Мусы                                                           </w:t>
      </w:r>
      <w:r w:rsidRPr="00EF6122">
        <w:rPr>
          <w:u w:val="single"/>
        </w:rPr>
        <w:t>56</w:t>
      </w:r>
    </w:p>
    <w:p w:rsidR="0047248B" w:rsidRPr="00EA7E07" w:rsidRDefault="0047248B" w:rsidP="00EF6122">
      <w:pPr>
        <w:rPr>
          <w:u w:val="single"/>
        </w:rPr>
      </w:pPr>
    </w:p>
    <w:p w:rsidR="0047248B" w:rsidRDefault="0047248B" w:rsidP="00EF6122">
      <w:pPr>
        <w:pStyle w:val="ConsPlusTitle"/>
        <w:widowControl/>
        <w:rPr>
          <w:b w:val="0"/>
        </w:rPr>
      </w:pPr>
      <w:r w:rsidRPr="006C6402">
        <w:rPr>
          <w:b w:val="0"/>
        </w:rPr>
        <w:t>О МЕРОПРИЯТИЯХ ПО ПОДГОТОВКЕ</w:t>
      </w:r>
    </w:p>
    <w:p w:rsidR="0047248B" w:rsidRDefault="0047248B" w:rsidP="00EF6122">
      <w:pPr>
        <w:pStyle w:val="ConsPlusTitle"/>
        <w:widowControl/>
        <w:rPr>
          <w:b w:val="0"/>
        </w:rPr>
      </w:pPr>
      <w:r w:rsidRPr="006C6402">
        <w:rPr>
          <w:b w:val="0"/>
        </w:rPr>
        <w:t xml:space="preserve"> ОБЪЕКТОВ</w:t>
      </w:r>
      <w:r>
        <w:rPr>
          <w:b w:val="0"/>
        </w:rPr>
        <w:t xml:space="preserve"> </w:t>
      </w:r>
      <w:r w:rsidRPr="006C6402">
        <w:rPr>
          <w:b w:val="0"/>
        </w:rPr>
        <w:t xml:space="preserve">ЭНЕРГЕТИЧЕСКОГО, </w:t>
      </w:r>
    </w:p>
    <w:p w:rsidR="0047248B" w:rsidRDefault="0047248B" w:rsidP="00EF6122">
      <w:pPr>
        <w:pStyle w:val="ConsPlusTitle"/>
        <w:widowControl/>
        <w:rPr>
          <w:b w:val="0"/>
        </w:rPr>
      </w:pPr>
      <w:r w:rsidRPr="006C6402">
        <w:rPr>
          <w:b w:val="0"/>
        </w:rPr>
        <w:t xml:space="preserve">ЖИЛИЩНО-КОММУНАЛЬНОГОХОЗЯЙСТВА </w:t>
      </w:r>
    </w:p>
    <w:p w:rsidR="0047248B" w:rsidRPr="006C6402" w:rsidRDefault="0047248B" w:rsidP="00EF6122">
      <w:pPr>
        <w:pStyle w:val="ConsPlusTitle"/>
        <w:widowControl/>
        <w:rPr>
          <w:b w:val="0"/>
        </w:rPr>
      </w:pPr>
      <w:r w:rsidRPr="006C6402">
        <w:rPr>
          <w:b w:val="0"/>
        </w:rPr>
        <w:t xml:space="preserve">И СОЦИАЛЬНО-КУЛЬТУРНОЙ СФЕРЫ В АДМИНИСТРАЦИИ </w:t>
      </w:r>
    </w:p>
    <w:p w:rsidR="0047248B" w:rsidRPr="006C6402" w:rsidRDefault="0047248B" w:rsidP="00EF6122">
      <w:pPr>
        <w:pStyle w:val="ConsPlusTitle"/>
        <w:widowControl/>
        <w:rPr>
          <w:b w:val="0"/>
        </w:rPr>
      </w:pPr>
      <w:r w:rsidRPr="006C6402">
        <w:rPr>
          <w:b w:val="0"/>
        </w:rPr>
        <w:t>МУСИНСКОГО СЕЛЬСОВЕТА КАРГАТСКОГО РАЙОНА НОВОСИБИРСКОЙ ОБЛАСТИ К РАБОТЕ</w:t>
      </w:r>
      <w:r>
        <w:rPr>
          <w:b w:val="0"/>
        </w:rPr>
        <w:t xml:space="preserve"> </w:t>
      </w:r>
      <w:r w:rsidRPr="006C6402">
        <w:rPr>
          <w:b w:val="0"/>
        </w:rPr>
        <w:t>В ОСЕННЕ-ЗИМНИЙ ПЕРИОД 201</w:t>
      </w:r>
      <w:r>
        <w:rPr>
          <w:b w:val="0"/>
        </w:rPr>
        <w:t>3</w:t>
      </w:r>
      <w:r w:rsidRPr="006C6402">
        <w:rPr>
          <w:b w:val="0"/>
        </w:rPr>
        <w:t>/201</w:t>
      </w:r>
      <w:r>
        <w:rPr>
          <w:b w:val="0"/>
        </w:rPr>
        <w:t>4</w:t>
      </w:r>
      <w:r w:rsidRPr="006C6402">
        <w:rPr>
          <w:b w:val="0"/>
        </w:rPr>
        <w:t xml:space="preserve"> ГОДА</w:t>
      </w:r>
    </w:p>
    <w:p w:rsidR="0047248B" w:rsidRPr="006C6402" w:rsidRDefault="0047248B" w:rsidP="00EF6122">
      <w:pPr>
        <w:pStyle w:val="ConsPlusTitle"/>
        <w:widowControl/>
        <w:rPr>
          <w:b w:val="0"/>
        </w:rPr>
      </w:pP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В целях обеспечения устойчивого функционирования и своевременной подготовки объектов энергетики, жилищно-коммунального хозяйства и социально-культурной сферы в администрации Мусинского сельсовета к работе в осенне-зимний период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года, обеспечения их устойчивым снабжением топливно-энергетическими ресурсами и на основании  постановления Правительства Новосибирской области № </w:t>
      </w:r>
      <w:r>
        <w:rPr>
          <w:sz w:val="28"/>
          <w:szCs w:val="28"/>
        </w:rPr>
        <w:t>190</w:t>
      </w:r>
      <w:r w:rsidRPr="00146495">
        <w:rPr>
          <w:sz w:val="28"/>
          <w:szCs w:val="28"/>
        </w:rPr>
        <w:t>-п от 2</w:t>
      </w:r>
      <w:r>
        <w:rPr>
          <w:sz w:val="28"/>
          <w:szCs w:val="28"/>
        </w:rPr>
        <w:t>9</w:t>
      </w:r>
      <w:r w:rsidRPr="00146495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., постановления администрации Каргатского района № 4</w:t>
      </w:r>
      <w:r>
        <w:rPr>
          <w:sz w:val="28"/>
          <w:szCs w:val="28"/>
        </w:rPr>
        <w:t>44</w:t>
      </w:r>
      <w:r w:rsidRPr="00146495">
        <w:rPr>
          <w:sz w:val="28"/>
          <w:szCs w:val="28"/>
        </w:rPr>
        <w:t xml:space="preserve"> от </w:t>
      </w:r>
      <w:r>
        <w:rPr>
          <w:sz w:val="28"/>
          <w:szCs w:val="28"/>
        </w:rPr>
        <w:t>23.05</w:t>
      </w:r>
      <w:r w:rsidRPr="00146495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.,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 xml:space="preserve"> Постановляю: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до 01.08.2013. </w:t>
      </w:r>
      <w:r w:rsidRPr="00146495">
        <w:rPr>
          <w:sz w:val="28"/>
          <w:szCs w:val="28"/>
        </w:rPr>
        <w:t>создать комиссию по подготовке объектов энергетики, жилищно-коммунального хозяйства и социально-культурной сферы, находящихся на территории соответствующих муниципальных образований, к работе в осенне-зимний период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146495">
        <w:rPr>
          <w:sz w:val="28"/>
          <w:szCs w:val="28"/>
        </w:rPr>
        <w:t>с включением в них представителей Западно-Сибирского управления Ростехнадзора (по согласованию</w:t>
      </w:r>
      <w:r>
        <w:rPr>
          <w:sz w:val="28"/>
          <w:szCs w:val="28"/>
        </w:rPr>
        <w:t>)</w:t>
      </w:r>
      <w:r w:rsidRPr="00146495">
        <w:rPr>
          <w:sz w:val="28"/>
          <w:szCs w:val="28"/>
        </w:rPr>
        <w:t xml:space="preserve"> и обеспечить их взаимодействие с районной комиссией;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2) обеспечить выполнение в полном объеме планов мероприятий соответствующих органов местного самоуправления муниципальных образований Новосибирской области по подготовке объектов энергетики, жилищно-коммунального хозяйства и социально-культурной сферы к работе в осенне-зимний период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года;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3) в период с 01.06.201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г. по  01.11.201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 xml:space="preserve"> года 12 –го и  26 – го  числа каждого месяца в управление строительства,  ЖКХиТ администрации  предоставлять отчетность  о ходе выполнения   мероприятий  по подготовке объектов  жилищно – коммунального хозяйства  к работе в осеннее – зимний период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 по установленной форме;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4) обеспечить своевременное финансирование ремонтно – восстановительных работ при подготовке объектов энергетики, жилищно – коммунального хозяйства и социально – культурной сферы к работе в осеннее – зимний период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года:</w:t>
      </w:r>
    </w:p>
    <w:p w:rsidR="0047248B" w:rsidRPr="00146495" w:rsidRDefault="0047248B" w:rsidP="00EF612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в пределах лимитов, предусмотренных местными бюджетами на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 xml:space="preserve"> год и организациями ЖКХ;</w:t>
      </w:r>
    </w:p>
    <w:p w:rsidR="0047248B" w:rsidRPr="00146495" w:rsidRDefault="0047248B" w:rsidP="00EF612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 xml:space="preserve">в пределах лимитов, предусмотренных  Законом Новосибирской области от </w:t>
      </w:r>
      <w:r>
        <w:rPr>
          <w:sz w:val="28"/>
          <w:szCs w:val="28"/>
        </w:rPr>
        <w:t>28.03</w:t>
      </w:r>
      <w:r w:rsidRPr="00146495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 xml:space="preserve"> года №  </w:t>
      </w:r>
      <w:r>
        <w:rPr>
          <w:sz w:val="28"/>
          <w:szCs w:val="28"/>
        </w:rPr>
        <w:t>314</w:t>
      </w:r>
      <w:r w:rsidRPr="00146495">
        <w:rPr>
          <w:sz w:val="28"/>
          <w:szCs w:val="28"/>
        </w:rPr>
        <w:t xml:space="preserve"> –ОЗ «</w:t>
      </w:r>
      <w:r>
        <w:rPr>
          <w:sz w:val="28"/>
          <w:szCs w:val="28"/>
        </w:rPr>
        <w:t xml:space="preserve"> О внесении изменений  в Закон Новосибирской области «</w:t>
      </w:r>
      <w:r w:rsidRPr="00146495">
        <w:rPr>
          <w:sz w:val="28"/>
          <w:szCs w:val="28"/>
        </w:rPr>
        <w:t>Об областном бюджете Новосибирской области на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и 201</w:t>
      </w:r>
      <w:r>
        <w:rPr>
          <w:sz w:val="28"/>
          <w:szCs w:val="28"/>
        </w:rPr>
        <w:t>5</w:t>
      </w:r>
      <w:r w:rsidRPr="00146495">
        <w:rPr>
          <w:sz w:val="28"/>
          <w:szCs w:val="28"/>
        </w:rPr>
        <w:t xml:space="preserve"> годов»;</w:t>
      </w:r>
    </w:p>
    <w:p w:rsidR="0047248B" w:rsidRPr="00146495" w:rsidRDefault="0047248B" w:rsidP="00EF612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за счет установленных тарифов на товары и услуги организаций коммунального комплекса;</w:t>
      </w:r>
    </w:p>
    <w:p w:rsidR="0047248B" w:rsidRDefault="0047248B" w:rsidP="00EF612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обеспечить создание нормативных запасов топлива для коммунальных – бытовых нужд к началу отопительного сезона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года;</w:t>
      </w:r>
    </w:p>
    <w:p w:rsidR="0047248B" w:rsidRPr="00146495" w:rsidRDefault="0047248B" w:rsidP="00EF612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работу по предупреждению банкротств предприятия жилищно – коммунального комплекса, в том числе предоставления субсидий на компенсацию выпадающих доходов;</w:t>
      </w:r>
    </w:p>
    <w:p w:rsidR="0047248B" w:rsidRDefault="0047248B" w:rsidP="00EF612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организовать контроль за своеврем</w:t>
      </w:r>
      <w:r>
        <w:rPr>
          <w:sz w:val="28"/>
          <w:szCs w:val="28"/>
        </w:rPr>
        <w:t>ен</w:t>
      </w:r>
      <w:r w:rsidRPr="00146495">
        <w:rPr>
          <w:sz w:val="28"/>
          <w:szCs w:val="28"/>
        </w:rPr>
        <w:t>ным проведением  расчетов организациями ЖКХ с поставщиками  топливных ресурсов;</w:t>
      </w:r>
    </w:p>
    <w:p w:rsidR="0047248B" w:rsidRDefault="0047248B" w:rsidP="00EF6122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 01.09.2013. завершить оценку технического освидетельствования трубопроводов и систем коммунальной инфраструктуры согласно Методическим рекомендациям по определению технического состояния систем теплоснабжения, холодного водоснабжения  и водоотведения  министерства регионального развития  Российской Федерации  от 25 апреля 2012 года;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5)  до 2</w:t>
      </w:r>
      <w:r>
        <w:rPr>
          <w:sz w:val="28"/>
          <w:szCs w:val="28"/>
        </w:rPr>
        <w:t>5</w:t>
      </w:r>
      <w:r w:rsidRPr="00146495">
        <w:rPr>
          <w:sz w:val="28"/>
          <w:szCs w:val="28"/>
        </w:rPr>
        <w:t>.09.201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 xml:space="preserve"> г. совместно со специалистами управления строительства, ЖКХИТ администрации подготовить паспорта готовности муниципального образования (на основании актов готовности котельной, тепловых сетей к эксплуатации в отопительный сезон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года)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6) продолжить работы по проведению инвентаризации и своевременной подготовке бесхозяйных и необслуживаемых электросетевых объектов и объектов жилищно-коммунального хозяйства к прохождению отопительного сезона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года, организовать их оформление в муниципальную собственность в соответствии с законодательством;</w:t>
      </w:r>
    </w:p>
    <w:p w:rsidR="0047248B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7)</w:t>
      </w:r>
      <w:r>
        <w:rPr>
          <w:sz w:val="28"/>
          <w:szCs w:val="28"/>
        </w:rPr>
        <w:t xml:space="preserve"> завершить работу по разработке  схем теплоснабжения поселения до 31.12.2013.;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8)разработать планы мероприятий по оптимизации систем теплоснабжения объектов жилищно  - коммунального  хозяйства и социально – культурной сферы, включающие: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а) повышение эффективности сжигания топлива;</w:t>
      </w:r>
    </w:p>
    <w:p w:rsidR="0047248B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8) продолжить работу по реализации энергоресурсосберегающих мероприятий, повышению устойчивой работы объектов жилищно-коммунального хозяйства (применение усовершенствованных материалов и технологий при проведении ремонтно-восстановительных работ);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46495">
        <w:rPr>
          <w:sz w:val="28"/>
          <w:szCs w:val="28"/>
        </w:rPr>
        <w:t>) создать системы резервирования на объектах жизнеобеспечения посредством: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а) приобретения резервных источников электропитания;</w:t>
      </w:r>
    </w:p>
    <w:p w:rsidR="0047248B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6495">
        <w:rPr>
          <w:sz w:val="28"/>
          <w:szCs w:val="28"/>
        </w:rPr>
        <w:t>б) создания резервного запаса топлива на котельных.</w:t>
      </w:r>
    </w:p>
    <w:p w:rsidR="0047248B" w:rsidRDefault="0047248B" w:rsidP="008122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146495">
        <w:rPr>
          <w:sz w:val="28"/>
          <w:szCs w:val="28"/>
        </w:rPr>
        <w:t>) организовать информационную работу с населением по пропаганде энергосберегающих мероприятий и необходимости проведения работ по установке приборов учета потребления ресурсов (тепловой и электрической энергии,  холодной воды) до 01.01.201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>;</w:t>
      </w:r>
    </w:p>
    <w:p w:rsidR="0047248B" w:rsidRPr="00146495" w:rsidRDefault="0047248B" w:rsidP="00EF61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7248B" w:rsidRDefault="0047248B" w:rsidP="00EF6122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146495">
        <w:rPr>
          <w:sz w:val="28"/>
          <w:szCs w:val="28"/>
        </w:rPr>
        <w:t>Контроль за исполнением Постановления  оставляю за собой.</w:t>
      </w:r>
    </w:p>
    <w:p w:rsidR="0047248B" w:rsidRPr="00146495" w:rsidRDefault="0047248B" w:rsidP="00EF6122">
      <w:pPr>
        <w:pStyle w:val="ListParagraph"/>
        <w:rPr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Глава Мусинского сельсовета:                            Д.М.Тимощенко</w:t>
      </w: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Утвержден</w:t>
      </w:r>
    </w:p>
    <w:p w:rsidR="0047248B" w:rsidRPr="00146495" w:rsidRDefault="0047248B" w:rsidP="00EF612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47248B" w:rsidRPr="00146495" w:rsidRDefault="0047248B" w:rsidP="00EF612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Администрации Мусинского сельсовета</w:t>
      </w:r>
    </w:p>
    <w:p w:rsidR="0047248B" w:rsidRPr="00146495" w:rsidRDefault="0047248B" w:rsidP="00EF612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31.05</w:t>
      </w:r>
      <w:r w:rsidRPr="0014649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46495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56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ПЛАН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МЕРОПРИЯТИЙ ПО ПОДГОТОВКЕ ОБЪЕКТОВ ТОПЛИВНО-ЭНЕРГЕТИЧЕСКОГО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КОМПЛЕКСА, ЖИЛИЩНО-КОММУНАЛЬНОГО ХОЗЯЙСТВА И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СОЦИАЛЬНО-КУЛЬТУРНОЙ СФЕРЫ К РАБОТЕ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В ОСЕННЕ-ЗИМНИЙ ПЕРИОД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</w:t>
      </w: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535"/>
        <w:gridCol w:w="2025"/>
        <w:gridCol w:w="1890"/>
      </w:tblGrid>
      <w:tr w:rsidR="0047248B" w:rsidRPr="00146495" w:rsidTr="00EF612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исполнитель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Сроки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исполнения  </w:t>
            </w:r>
          </w:p>
        </w:tc>
      </w:tr>
      <w:tr w:rsidR="0047248B" w:rsidRPr="00146495" w:rsidTr="00EF6122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8122C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контроль за ходом   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подготовки объектов    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энергетического , жилищно-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коммунального хозяйства и социально-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культурной сферы в администрации Мусинского сельсовета Каргатского района Новосибирской области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к осенне-зимнему периоду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 года,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предотвращением срывов деятельности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организаций энергетического и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жилищно-коммунального комплекса  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ЖКХ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еженедельно  </w:t>
            </w:r>
          </w:p>
        </w:tc>
      </w:tr>
      <w:tr w:rsidR="0047248B" w:rsidRPr="00146495" w:rsidTr="00EF6122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8122C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контроль за ходом   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накопления нормативных запасов твердого топлива для муниципальной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котельной при подготовке и в ходе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осенне-зимнего периода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 года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ЖКХ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еженедельно  </w:t>
            </w:r>
          </w:p>
        </w:tc>
      </w:tr>
      <w:tr w:rsidR="0047248B" w:rsidRPr="00146495" w:rsidTr="00EF6122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8122C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и утвердить планы    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мероприятий по подготовке объектов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жилищно-коммунального хозяйства и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социально-культурной сферы к работе в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осенне-зимний период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 года с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учетом анализа аварийных ситуаций с указанием пообъектно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видов и объемов работ, сроков выполнения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объемов финансирования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ЖКХ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8122C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до 30.08.201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7248B" w:rsidRPr="00146495" w:rsidTr="00EF6122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На основании актов готовности котельных,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тепловых сетей к эксплуатации в  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отопительный период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 года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представить в департамент строительства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жилищно-коммунального хозяйства   </w:t>
            </w:r>
          </w:p>
          <w:p w:rsidR="0047248B" w:rsidRPr="00146495" w:rsidRDefault="0047248B" w:rsidP="008122C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Каргатского района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Новосибирской области паспорта     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готовности к работе в осенне-зимний     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br/>
              <w:t>период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EF61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 xml:space="preserve">ЖКХ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48B" w:rsidRPr="00146495" w:rsidRDefault="0047248B" w:rsidP="008122C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495">
              <w:rPr>
                <w:rFonts w:ascii="Times New Roman" w:hAnsi="Times New Roman" w:cs="Times New Roman"/>
                <w:sz w:val="28"/>
                <w:szCs w:val="28"/>
              </w:rPr>
              <w:t>до 15.10.201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Утвержден</w:t>
      </w:r>
    </w:p>
    <w:p w:rsidR="0047248B" w:rsidRDefault="0047248B" w:rsidP="00EF612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7248B" w:rsidRPr="00146495" w:rsidRDefault="0047248B" w:rsidP="00EF612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Мусинского сельсовета</w:t>
      </w:r>
    </w:p>
    <w:p w:rsidR="0047248B" w:rsidRPr="00146495" w:rsidRDefault="0047248B" w:rsidP="00EF612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14649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14649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4649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46495">
        <w:rPr>
          <w:rFonts w:ascii="Times New Roman" w:hAnsi="Times New Roman" w:cs="Times New Roman"/>
          <w:sz w:val="28"/>
          <w:szCs w:val="28"/>
        </w:rPr>
        <w:t>.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СОСТАВ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КОМИССИИ ПО  ПО ПОДГОТОВКЕ ОБЪЕКТОВ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ЭНЕРГЕТИЧЕСКОГО, ЖИЛИЩНО-КОММУНАЛЬНОГО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ХОЗЯЙСТВА И СОЦИАЛЬНО-КУЛЬТУРНОЙ СФЕРЫ К РАБОТЕ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  <w:r w:rsidRPr="00146495">
        <w:rPr>
          <w:sz w:val="28"/>
          <w:szCs w:val="28"/>
        </w:rPr>
        <w:t>В ОСЕННЕ-ЗИМНИЙ ПЕРИОД 201</w:t>
      </w:r>
      <w:r>
        <w:rPr>
          <w:sz w:val="28"/>
          <w:szCs w:val="28"/>
        </w:rPr>
        <w:t>3</w:t>
      </w:r>
      <w:r w:rsidRPr="00146495">
        <w:rPr>
          <w:sz w:val="28"/>
          <w:szCs w:val="28"/>
        </w:rPr>
        <w:t>/201</w:t>
      </w:r>
      <w:r>
        <w:rPr>
          <w:sz w:val="28"/>
          <w:szCs w:val="28"/>
        </w:rPr>
        <w:t>4</w:t>
      </w:r>
      <w:r w:rsidRPr="00146495">
        <w:rPr>
          <w:sz w:val="28"/>
          <w:szCs w:val="28"/>
        </w:rPr>
        <w:t xml:space="preserve"> ГОДА</w:t>
      </w:r>
    </w:p>
    <w:p w:rsidR="0047248B" w:rsidRPr="00146495" w:rsidRDefault="0047248B" w:rsidP="00EF6122">
      <w:pPr>
        <w:pStyle w:val="ConsPlusTitle"/>
        <w:widowControl/>
        <w:jc w:val="center"/>
        <w:rPr>
          <w:sz w:val="28"/>
          <w:szCs w:val="28"/>
        </w:rPr>
      </w:pPr>
    </w:p>
    <w:p w:rsidR="0047248B" w:rsidRPr="00146495" w:rsidRDefault="0047248B" w:rsidP="00EF6122">
      <w:pPr>
        <w:pStyle w:val="ConsPlusTitle"/>
        <w:widowControl/>
        <w:rPr>
          <w:b w:val="0"/>
          <w:bCs w:val="0"/>
          <w:sz w:val="28"/>
          <w:szCs w:val="28"/>
        </w:rPr>
      </w:pPr>
      <w:r w:rsidRPr="00146495">
        <w:rPr>
          <w:b w:val="0"/>
          <w:bCs w:val="0"/>
          <w:sz w:val="28"/>
          <w:szCs w:val="28"/>
        </w:rPr>
        <w:t>Тимощенко Дмитрий Мак</w:t>
      </w:r>
      <w:r>
        <w:rPr>
          <w:b w:val="0"/>
          <w:bCs w:val="0"/>
          <w:sz w:val="28"/>
          <w:szCs w:val="28"/>
        </w:rPr>
        <w:t>а</w:t>
      </w:r>
      <w:r w:rsidRPr="00146495">
        <w:rPr>
          <w:b w:val="0"/>
          <w:bCs w:val="0"/>
          <w:sz w:val="28"/>
          <w:szCs w:val="28"/>
        </w:rPr>
        <w:t>рович – глава Мусинского сельсовета – председатель комиссии</w:t>
      </w:r>
    </w:p>
    <w:p w:rsidR="0047248B" w:rsidRPr="00146495" w:rsidRDefault="0047248B" w:rsidP="00EF6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Дроздов Анатолий Петрович – ответственный по теплоснабжению по Мусинскому сельсовету - зам. председателя комиссии</w:t>
      </w:r>
    </w:p>
    <w:p w:rsidR="0047248B" w:rsidRPr="00146495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Сущенко Людмила Риковна – директор Мусинской СОШ – член комиссии</w:t>
      </w:r>
    </w:p>
    <w:p w:rsidR="0047248B" w:rsidRPr="00146495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46495">
        <w:rPr>
          <w:rFonts w:ascii="Times New Roman" w:hAnsi="Times New Roman" w:cs="Times New Roman"/>
          <w:sz w:val="28"/>
          <w:szCs w:val="28"/>
        </w:rPr>
        <w:t>Хакимова Сания Ахатовна – директор МКУК Мусинское  СКО – член комиссии</w:t>
      </w:r>
    </w:p>
    <w:p w:rsidR="0047248B" w:rsidRPr="00146495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7248B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Матвеева Ольга Вячеславовна - </w:t>
      </w:r>
      <w:r w:rsidRPr="001464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заведующая </w:t>
      </w:r>
      <w:r w:rsidRPr="00146495">
        <w:rPr>
          <w:rFonts w:ascii="Times New Roman" w:hAnsi="Times New Roman" w:cs="Times New Roman"/>
          <w:sz w:val="28"/>
          <w:szCs w:val="28"/>
        </w:rPr>
        <w:t>Мусинского ФАПа – член комиссии.</w:t>
      </w:r>
    </w:p>
    <w:p w:rsidR="0047248B" w:rsidRPr="00146495" w:rsidRDefault="0047248B" w:rsidP="00EF61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7248B" w:rsidRPr="00146495" w:rsidRDefault="0047248B" w:rsidP="00EF6122">
      <w:pPr>
        <w:jc w:val="both"/>
        <w:rPr>
          <w:sz w:val="28"/>
          <w:szCs w:val="28"/>
        </w:rPr>
      </w:pPr>
      <w:r w:rsidRPr="00146495">
        <w:rPr>
          <w:sz w:val="28"/>
          <w:szCs w:val="28"/>
        </w:rPr>
        <w:t>Представители Западно-Сибирского управления Ростехнадзора (по согласованию).</w:t>
      </w: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EF6122">
      <w:pPr>
        <w:jc w:val="both"/>
        <w:rPr>
          <w:sz w:val="28"/>
          <w:szCs w:val="28"/>
        </w:rPr>
      </w:pPr>
    </w:p>
    <w:p w:rsidR="0047248B" w:rsidRDefault="0047248B" w:rsidP="003F4072">
      <w:pPr>
        <w:rPr>
          <w:rFonts w:ascii="Verdana" w:hAnsi="Verdana" w:cs="Arial"/>
          <w:sz w:val="22"/>
          <w:szCs w:val="22"/>
        </w:rPr>
      </w:pPr>
    </w:p>
    <w:sectPr w:rsidR="0047248B" w:rsidSect="0047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3685"/>
    <w:multiLevelType w:val="hybridMultilevel"/>
    <w:tmpl w:val="9DBCACF2"/>
    <w:lvl w:ilvl="0" w:tplc="7F74228C">
      <w:start w:val="1"/>
      <w:numFmt w:val="decimal"/>
      <w:lvlText w:val="%1."/>
      <w:lvlJc w:val="left"/>
      <w:pPr>
        <w:ind w:left="1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  <w:rPr>
        <w:rFonts w:cs="Times New Roman"/>
      </w:rPr>
    </w:lvl>
  </w:abstractNum>
  <w:abstractNum w:abstractNumId="1">
    <w:nsid w:val="0C735C6A"/>
    <w:multiLevelType w:val="hybridMultilevel"/>
    <w:tmpl w:val="E578E6DA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7B7D9D"/>
    <w:multiLevelType w:val="hybridMultilevel"/>
    <w:tmpl w:val="4D227F90"/>
    <w:lvl w:ilvl="0" w:tplc="4236600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E696147"/>
    <w:multiLevelType w:val="multilevel"/>
    <w:tmpl w:val="4B1E1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8E6BD3"/>
    <w:multiLevelType w:val="hybridMultilevel"/>
    <w:tmpl w:val="E71A61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3D1E"/>
    <w:multiLevelType w:val="hybridMultilevel"/>
    <w:tmpl w:val="0A14FD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783C19"/>
    <w:multiLevelType w:val="hybridMultilevel"/>
    <w:tmpl w:val="5DB4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FD43E1"/>
    <w:multiLevelType w:val="multilevel"/>
    <w:tmpl w:val="6C046B60"/>
    <w:lvl w:ilvl="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8">
    <w:nsid w:val="37574B5D"/>
    <w:multiLevelType w:val="hybridMultilevel"/>
    <w:tmpl w:val="41ACC098"/>
    <w:lvl w:ilvl="0" w:tplc="4212FE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3A8F3D0F"/>
    <w:multiLevelType w:val="hybridMultilevel"/>
    <w:tmpl w:val="7ED8AE0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C5F3B5A"/>
    <w:multiLevelType w:val="hybridMultilevel"/>
    <w:tmpl w:val="FCA00A6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0BC29E1"/>
    <w:multiLevelType w:val="hybridMultilevel"/>
    <w:tmpl w:val="8AA45B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17C7606"/>
    <w:multiLevelType w:val="hybridMultilevel"/>
    <w:tmpl w:val="29F0696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4E238F"/>
    <w:multiLevelType w:val="hybridMultilevel"/>
    <w:tmpl w:val="79B48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C2975C4"/>
    <w:multiLevelType w:val="multilevel"/>
    <w:tmpl w:val="7326D3B8"/>
    <w:lvl w:ilvl="0">
      <w:start w:val="30"/>
      <w:numFmt w:val="decimal"/>
      <w:lvlText w:val="%1"/>
      <w:lvlJc w:val="left"/>
      <w:pPr>
        <w:tabs>
          <w:tab w:val="num" w:pos="8490"/>
        </w:tabs>
        <w:ind w:left="8490" w:hanging="8490"/>
      </w:pPr>
      <w:rPr>
        <w:rFonts w:cs="Times New Roman"/>
      </w:rPr>
    </w:lvl>
    <w:lvl w:ilvl="1">
      <w:start w:val="1"/>
      <w:numFmt w:val="decimalZero"/>
      <w:lvlText w:val="%1.%2"/>
      <w:lvlJc w:val="left"/>
      <w:pPr>
        <w:tabs>
          <w:tab w:val="num" w:pos="8490"/>
        </w:tabs>
        <w:ind w:left="8490" w:hanging="8490"/>
      </w:pPr>
      <w:rPr>
        <w:rFonts w:cs="Times New Roman"/>
      </w:rPr>
    </w:lvl>
    <w:lvl w:ilvl="2">
      <w:start w:val="2013"/>
      <w:numFmt w:val="decimal"/>
      <w:lvlText w:val="%1.%2.%3"/>
      <w:lvlJc w:val="left"/>
      <w:pPr>
        <w:tabs>
          <w:tab w:val="num" w:pos="8632"/>
        </w:tabs>
        <w:ind w:left="8632" w:hanging="849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  <w:rPr>
        <w:rFonts w:cs="Times New Roman"/>
      </w:rPr>
    </w:lvl>
  </w:abstractNum>
  <w:abstractNum w:abstractNumId="15">
    <w:nsid w:val="52C21531"/>
    <w:multiLevelType w:val="hybridMultilevel"/>
    <w:tmpl w:val="3B9655D6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631550D"/>
    <w:multiLevelType w:val="hybridMultilevel"/>
    <w:tmpl w:val="0AF81502"/>
    <w:lvl w:ilvl="0" w:tplc="FED60E4E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8533C3E"/>
    <w:multiLevelType w:val="hybridMultilevel"/>
    <w:tmpl w:val="5FE8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B91CA3"/>
    <w:multiLevelType w:val="hybridMultilevel"/>
    <w:tmpl w:val="9DBCACF2"/>
    <w:lvl w:ilvl="0" w:tplc="7F74228C">
      <w:start w:val="1"/>
      <w:numFmt w:val="decimal"/>
      <w:lvlText w:val="%1."/>
      <w:lvlJc w:val="left"/>
      <w:pPr>
        <w:ind w:left="1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  <w:rPr>
        <w:rFonts w:cs="Times New Roman"/>
      </w:rPr>
    </w:lvl>
  </w:abstractNum>
  <w:abstractNum w:abstractNumId="19">
    <w:nsid w:val="5BF919D2"/>
    <w:multiLevelType w:val="hybridMultilevel"/>
    <w:tmpl w:val="5A46B1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CFE42BD"/>
    <w:multiLevelType w:val="multilevel"/>
    <w:tmpl w:val="C6D2FD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1">
    <w:nsid w:val="644D30A4"/>
    <w:multiLevelType w:val="hybridMultilevel"/>
    <w:tmpl w:val="FBF8F97C"/>
    <w:lvl w:ilvl="0" w:tplc="B4581FB6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6C7C2D16"/>
    <w:multiLevelType w:val="multilevel"/>
    <w:tmpl w:val="B09A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E64E6F"/>
    <w:multiLevelType w:val="hybridMultilevel"/>
    <w:tmpl w:val="E474F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B703D84"/>
    <w:multiLevelType w:val="hybridMultilevel"/>
    <w:tmpl w:val="699E3E0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8"/>
  </w:num>
  <w:num w:numId="5">
    <w:abstractNumId w:val="19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4"/>
    <w:lvlOverride w:ilvl="0">
      <w:startOverride w:val="30"/>
    </w:lvlOverride>
    <w:lvlOverride w:ilvl="1">
      <w:startOverride w:val="1"/>
    </w:lvlOverride>
    <w:lvlOverride w:ilvl="2">
      <w:startOverride w:val="20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3"/>
  </w:num>
  <w:num w:numId="19">
    <w:abstractNumId w:val="3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11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B2B"/>
    <w:rsid w:val="0000043B"/>
    <w:rsid w:val="00000F94"/>
    <w:rsid w:val="00002057"/>
    <w:rsid w:val="000021A6"/>
    <w:rsid w:val="00002551"/>
    <w:rsid w:val="00002EA3"/>
    <w:rsid w:val="00003F8F"/>
    <w:rsid w:val="000047AF"/>
    <w:rsid w:val="00005252"/>
    <w:rsid w:val="000055BA"/>
    <w:rsid w:val="00005C8A"/>
    <w:rsid w:val="00006E14"/>
    <w:rsid w:val="000104E8"/>
    <w:rsid w:val="00011342"/>
    <w:rsid w:val="00012681"/>
    <w:rsid w:val="00012F49"/>
    <w:rsid w:val="00014655"/>
    <w:rsid w:val="000146BE"/>
    <w:rsid w:val="00014918"/>
    <w:rsid w:val="00014D45"/>
    <w:rsid w:val="00014D76"/>
    <w:rsid w:val="00014FCF"/>
    <w:rsid w:val="000154DA"/>
    <w:rsid w:val="00015A15"/>
    <w:rsid w:val="00015A51"/>
    <w:rsid w:val="000165F6"/>
    <w:rsid w:val="000173D9"/>
    <w:rsid w:val="000173E4"/>
    <w:rsid w:val="0001760C"/>
    <w:rsid w:val="0001786C"/>
    <w:rsid w:val="00020070"/>
    <w:rsid w:val="0002010E"/>
    <w:rsid w:val="0002014A"/>
    <w:rsid w:val="000216E2"/>
    <w:rsid w:val="00022BB7"/>
    <w:rsid w:val="00022DEB"/>
    <w:rsid w:val="00023951"/>
    <w:rsid w:val="0002513F"/>
    <w:rsid w:val="000252D8"/>
    <w:rsid w:val="000254A6"/>
    <w:rsid w:val="0002555F"/>
    <w:rsid w:val="00025723"/>
    <w:rsid w:val="00025A12"/>
    <w:rsid w:val="00025A19"/>
    <w:rsid w:val="000269B2"/>
    <w:rsid w:val="00026E51"/>
    <w:rsid w:val="00027078"/>
    <w:rsid w:val="000275F4"/>
    <w:rsid w:val="00027AA8"/>
    <w:rsid w:val="00027B4A"/>
    <w:rsid w:val="00027C08"/>
    <w:rsid w:val="00030756"/>
    <w:rsid w:val="00030A3E"/>
    <w:rsid w:val="000313AC"/>
    <w:rsid w:val="000314D2"/>
    <w:rsid w:val="00031982"/>
    <w:rsid w:val="000326D2"/>
    <w:rsid w:val="00032704"/>
    <w:rsid w:val="000328C2"/>
    <w:rsid w:val="00032B46"/>
    <w:rsid w:val="00032CEE"/>
    <w:rsid w:val="00033330"/>
    <w:rsid w:val="00033630"/>
    <w:rsid w:val="0003472F"/>
    <w:rsid w:val="00034A5B"/>
    <w:rsid w:val="00034CE6"/>
    <w:rsid w:val="00034D05"/>
    <w:rsid w:val="00034FD6"/>
    <w:rsid w:val="00035072"/>
    <w:rsid w:val="00035476"/>
    <w:rsid w:val="00036298"/>
    <w:rsid w:val="000368F0"/>
    <w:rsid w:val="00036DDD"/>
    <w:rsid w:val="00037227"/>
    <w:rsid w:val="00037571"/>
    <w:rsid w:val="00040631"/>
    <w:rsid w:val="000406FB"/>
    <w:rsid w:val="0004091B"/>
    <w:rsid w:val="00040984"/>
    <w:rsid w:val="00040A11"/>
    <w:rsid w:val="00040FAD"/>
    <w:rsid w:val="00042182"/>
    <w:rsid w:val="000421B7"/>
    <w:rsid w:val="00042496"/>
    <w:rsid w:val="00042A6E"/>
    <w:rsid w:val="00043599"/>
    <w:rsid w:val="000442CF"/>
    <w:rsid w:val="0004483B"/>
    <w:rsid w:val="00044931"/>
    <w:rsid w:val="00044BE1"/>
    <w:rsid w:val="000454EE"/>
    <w:rsid w:val="000455BD"/>
    <w:rsid w:val="00045B93"/>
    <w:rsid w:val="0004636E"/>
    <w:rsid w:val="000467FD"/>
    <w:rsid w:val="0004696F"/>
    <w:rsid w:val="00046BFF"/>
    <w:rsid w:val="0004770C"/>
    <w:rsid w:val="0004779F"/>
    <w:rsid w:val="00047C97"/>
    <w:rsid w:val="0005022F"/>
    <w:rsid w:val="00050A45"/>
    <w:rsid w:val="00050F7B"/>
    <w:rsid w:val="000517E1"/>
    <w:rsid w:val="0005191C"/>
    <w:rsid w:val="00051A31"/>
    <w:rsid w:val="00051C41"/>
    <w:rsid w:val="00051DC2"/>
    <w:rsid w:val="0005231A"/>
    <w:rsid w:val="0005326F"/>
    <w:rsid w:val="00053F68"/>
    <w:rsid w:val="000544B6"/>
    <w:rsid w:val="00055617"/>
    <w:rsid w:val="0005567C"/>
    <w:rsid w:val="00055AF4"/>
    <w:rsid w:val="0005626E"/>
    <w:rsid w:val="0005650E"/>
    <w:rsid w:val="00056FA2"/>
    <w:rsid w:val="0006077A"/>
    <w:rsid w:val="00060C59"/>
    <w:rsid w:val="0006165E"/>
    <w:rsid w:val="00061E6C"/>
    <w:rsid w:val="00062B2E"/>
    <w:rsid w:val="00063335"/>
    <w:rsid w:val="00063F9E"/>
    <w:rsid w:val="00063FA8"/>
    <w:rsid w:val="00064473"/>
    <w:rsid w:val="00064690"/>
    <w:rsid w:val="00064A0B"/>
    <w:rsid w:val="00064ABD"/>
    <w:rsid w:val="000656D3"/>
    <w:rsid w:val="00066313"/>
    <w:rsid w:val="000667C2"/>
    <w:rsid w:val="00066AC1"/>
    <w:rsid w:val="000672D6"/>
    <w:rsid w:val="000673F1"/>
    <w:rsid w:val="00067EDD"/>
    <w:rsid w:val="00070839"/>
    <w:rsid w:val="00070F2C"/>
    <w:rsid w:val="0007104C"/>
    <w:rsid w:val="0007152F"/>
    <w:rsid w:val="00071A3D"/>
    <w:rsid w:val="00071B38"/>
    <w:rsid w:val="00071F81"/>
    <w:rsid w:val="000733AB"/>
    <w:rsid w:val="00074215"/>
    <w:rsid w:val="000742B5"/>
    <w:rsid w:val="00074868"/>
    <w:rsid w:val="00074883"/>
    <w:rsid w:val="00074954"/>
    <w:rsid w:val="00074C95"/>
    <w:rsid w:val="0007527B"/>
    <w:rsid w:val="000754FF"/>
    <w:rsid w:val="00075521"/>
    <w:rsid w:val="00075DE9"/>
    <w:rsid w:val="00075FA9"/>
    <w:rsid w:val="00076E83"/>
    <w:rsid w:val="000770B0"/>
    <w:rsid w:val="000775D1"/>
    <w:rsid w:val="00077720"/>
    <w:rsid w:val="0007776A"/>
    <w:rsid w:val="00077BB3"/>
    <w:rsid w:val="00077C1E"/>
    <w:rsid w:val="00077F13"/>
    <w:rsid w:val="00080213"/>
    <w:rsid w:val="00080249"/>
    <w:rsid w:val="00080B13"/>
    <w:rsid w:val="0008108C"/>
    <w:rsid w:val="00081703"/>
    <w:rsid w:val="00081EFD"/>
    <w:rsid w:val="00082359"/>
    <w:rsid w:val="00082565"/>
    <w:rsid w:val="00084097"/>
    <w:rsid w:val="00085261"/>
    <w:rsid w:val="00085915"/>
    <w:rsid w:val="00085CBC"/>
    <w:rsid w:val="00085CC5"/>
    <w:rsid w:val="00085DF0"/>
    <w:rsid w:val="000864D3"/>
    <w:rsid w:val="00086A50"/>
    <w:rsid w:val="00086BDF"/>
    <w:rsid w:val="000873C5"/>
    <w:rsid w:val="00087894"/>
    <w:rsid w:val="00087A20"/>
    <w:rsid w:val="00087B93"/>
    <w:rsid w:val="00087CBA"/>
    <w:rsid w:val="00090665"/>
    <w:rsid w:val="00090863"/>
    <w:rsid w:val="00090865"/>
    <w:rsid w:val="000912AC"/>
    <w:rsid w:val="000916F1"/>
    <w:rsid w:val="00091900"/>
    <w:rsid w:val="000927F7"/>
    <w:rsid w:val="00092EE0"/>
    <w:rsid w:val="00093D6E"/>
    <w:rsid w:val="0009460F"/>
    <w:rsid w:val="000948D3"/>
    <w:rsid w:val="00094AA3"/>
    <w:rsid w:val="00094D1E"/>
    <w:rsid w:val="0009523A"/>
    <w:rsid w:val="000956F7"/>
    <w:rsid w:val="00095A63"/>
    <w:rsid w:val="00096399"/>
    <w:rsid w:val="000964F6"/>
    <w:rsid w:val="0009678D"/>
    <w:rsid w:val="000A0F95"/>
    <w:rsid w:val="000A11A9"/>
    <w:rsid w:val="000A11ED"/>
    <w:rsid w:val="000A1704"/>
    <w:rsid w:val="000A21D2"/>
    <w:rsid w:val="000A244F"/>
    <w:rsid w:val="000A2717"/>
    <w:rsid w:val="000A2967"/>
    <w:rsid w:val="000A32F2"/>
    <w:rsid w:val="000A477E"/>
    <w:rsid w:val="000A4962"/>
    <w:rsid w:val="000A5355"/>
    <w:rsid w:val="000A5987"/>
    <w:rsid w:val="000A6873"/>
    <w:rsid w:val="000A6A88"/>
    <w:rsid w:val="000B015C"/>
    <w:rsid w:val="000B0E65"/>
    <w:rsid w:val="000B18E5"/>
    <w:rsid w:val="000B23AC"/>
    <w:rsid w:val="000B33A6"/>
    <w:rsid w:val="000B3460"/>
    <w:rsid w:val="000B4836"/>
    <w:rsid w:val="000B50BF"/>
    <w:rsid w:val="000B57FC"/>
    <w:rsid w:val="000B586F"/>
    <w:rsid w:val="000B6487"/>
    <w:rsid w:val="000B68FA"/>
    <w:rsid w:val="000C0028"/>
    <w:rsid w:val="000C0F59"/>
    <w:rsid w:val="000C28DB"/>
    <w:rsid w:val="000C2C59"/>
    <w:rsid w:val="000C382C"/>
    <w:rsid w:val="000C59A8"/>
    <w:rsid w:val="000C6076"/>
    <w:rsid w:val="000C6880"/>
    <w:rsid w:val="000C6997"/>
    <w:rsid w:val="000C77AF"/>
    <w:rsid w:val="000D0930"/>
    <w:rsid w:val="000D0D50"/>
    <w:rsid w:val="000D1626"/>
    <w:rsid w:val="000D1EBF"/>
    <w:rsid w:val="000D1F14"/>
    <w:rsid w:val="000D244B"/>
    <w:rsid w:val="000D24C6"/>
    <w:rsid w:val="000D252E"/>
    <w:rsid w:val="000D2864"/>
    <w:rsid w:val="000D2937"/>
    <w:rsid w:val="000D2A60"/>
    <w:rsid w:val="000D33C9"/>
    <w:rsid w:val="000D3A23"/>
    <w:rsid w:val="000D4047"/>
    <w:rsid w:val="000D4166"/>
    <w:rsid w:val="000D515E"/>
    <w:rsid w:val="000D586E"/>
    <w:rsid w:val="000D68D0"/>
    <w:rsid w:val="000D6B1A"/>
    <w:rsid w:val="000D704D"/>
    <w:rsid w:val="000D7143"/>
    <w:rsid w:val="000D73BB"/>
    <w:rsid w:val="000E064C"/>
    <w:rsid w:val="000E10FB"/>
    <w:rsid w:val="000E16AA"/>
    <w:rsid w:val="000E1B8D"/>
    <w:rsid w:val="000E1E54"/>
    <w:rsid w:val="000E2ACE"/>
    <w:rsid w:val="000E3136"/>
    <w:rsid w:val="000E340B"/>
    <w:rsid w:val="000E4A0C"/>
    <w:rsid w:val="000E51ED"/>
    <w:rsid w:val="000E5BE1"/>
    <w:rsid w:val="000E5F46"/>
    <w:rsid w:val="000E6760"/>
    <w:rsid w:val="000E70F9"/>
    <w:rsid w:val="000E791A"/>
    <w:rsid w:val="000F03F9"/>
    <w:rsid w:val="000F1D94"/>
    <w:rsid w:val="000F2183"/>
    <w:rsid w:val="000F2C94"/>
    <w:rsid w:val="000F32D7"/>
    <w:rsid w:val="000F362D"/>
    <w:rsid w:val="000F39E6"/>
    <w:rsid w:val="000F3AE9"/>
    <w:rsid w:val="000F484B"/>
    <w:rsid w:val="000F4C2E"/>
    <w:rsid w:val="000F4DC8"/>
    <w:rsid w:val="000F4E28"/>
    <w:rsid w:val="000F54CC"/>
    <w:rsid w:val="000F57D0"/>
    <w:rsid w:val="000F5847"/>
    <w:rsid w:val="000F678B"/>
    <w:rsid w:val="000F6AFB"/>
    <w:rsid w:val="000F7473"/>
    <w:rsid w:val="000F7519"/>
    <w:rsid w:val="000F7AD5"/>
    <w:rsid w:val="001001CD"/>
    <w:rsid w:val="00100D32"/>
    <w:rsid w:val="00100D84"/>
    <w:rsid w:val="001016BE"/>
    <w:rsid w:val="001018CA"/>
    <w:rsid w:val="00101B7B"/>
    <w:rsid w:val="0010271A"/>
    <w:rsid w:val="00102978"/>
    <w:rsid w:val="00102BBE"/>
    <w:rsid w:val="001035FB"/>
    <w:rsid w:val="001037DF"/>
    <w:rsid w:val="00103E5C"/>
    <w:rsid w:val="0010412B"/>
    <w:rsid w:val="0010436D"/>
    <w:rsid w:val="00104AF8"/>
    <w:rsid w:val="00104D7E"/>
    <w:rsid w:val="001066BB"/>
    <w:rsid w:val="00106C19"/>
    <w:rsid w:val="00107774"/>
    <w:rsid w:val="00107C26"/>
    <w:rsid w:val="00107D8A"/>
    <w:rsid w:val="00110682"/>
    <w:rsid w:val="001107D0"/>
    <w:rsid w:val="0011216B"/>
    <w:rsid w:val="00112328"/>
    <w:rsid w:val="001126E2"/>
    <w:rsid w:val="00113215"/>
    <w:rsid w:val="001139CF"/>
    <w:rsid w:val="0011436E"/>
    <w:rsid w:val="0011478A"/>
    <w:rsid w:val="001159C2"/>
    <w:rsid w:val="0011615C"/>
    <w:rsid w:val="001209D4"/>
    <w:rsid w:val="00121E5A"/>
    <w:rsid w:val="00122BEF"/>
    <w:rsid w:val="00122DFA"/>
    <w:rsid w:val="00122E86"/>
    <w:rsid w:val="0012369B"/>
    <w:rsid w:val="0012379A"/>
    <w:rsid w:val="00123D12"/>
    <w:rsid w:val="00123E2E"/>
    <w:rsid w:val="00123F11"/>
    <w:rsid w:val="00123F74"/>
    <w:rsid w:val="00124893"/>
    <w:rsid w:val="00125662"/>
    <w:rsid w:val="00125C15"/>
    <w:rsid w:val="00125CEA"/>
    <w:rsid w:val="001260AE"/>
    <w:rsid w:val="001268CA"/>
    <w:rsid w:val="001268DF"/>
    <w:rsid w:val="00126CD1"/>
    <w:rsid w:val="00127873"/>
    <w:rsid w:val="00130128"/>
    <w:rsid w:val="0013025E"/>
    <w:rsid w:val="001302FE"/>
    <w:rsid w:val="00130BB4"/>
    <w:rsid w:val="00131348"/>
    <w:rsid w:val="00131451"/>
    <w:rsid w:val="001314E6"/>
    <w:rsid w:val="00131D10"/>
    <w:rsid w:val="00132014"/>
    <w:rsid w:val="0013218F"/>
    <w:rsid w:val="001322E3"/>
    <w:rsid w:val="001323E1"/>
    <w:rsid w:val="001327F5"/>
    <w:rsid w:val="00132EE9"/>
    <w:rsid w:val="0013328E"/>
    <w:rsid w:val="00133426"/>
    <w:rsid w:val="00133879"/>
    <w:rsid w:val="001339BD"/>
    <w:rsid w:val="00133C61"/>
    <w:rsid w:val="00133D96"/>
    <w:rsid w:val="0013495F"/>
    <w:rsid w:val="00136100"/>
    <w:rsid w:val="001364C8"/>
    <w:rsid w:val="00137FFA"/>
    <w:rsid w:val="00140604"/>
    <w:rsid w:val="001407A4"/>
    <w:rsid w:val="00140A77"/>
    <w:rsid w:val="001410BC"/>
    <w:rsid w:val="001410C9"/>
    <w:rsid w:val="00141A9E"/>
    <w:rsid w:val="00142F06"/>
    <w:rsid w:val="00143200"/>
    <w:rsid w:val="001433C5"/>
    <w:rsid w:val="001436F0"/>
    <w:rsid w:val="00143D52"/>
    <w:rsid w:val="00144477"/>
    <w:rsid w:val="00144576"/>
    <w:rsid w:val="001448AF"/>
    <w:rsid w:val="001452BE"/>
    <w:rsid w:val="00145320"/>
    <w:rsid w:val="0014533A"/>
    <w:rsid w:val="00145545"/>
    <w:rsid w:val="00145D38"/>
    <w:rsid w:val="00145F5F"/>
    <w:rsid w:val="00145F72"/>
    <w:rsid w:val="00146415"/>
    <w:rsid w:val="00146495"/>
    <w:rsid w:val="00147215"/>
    <w:rsid w:val="001473D1"/>
    <w:rsid w:val="001475B6"/>
    <w:rsid w:val="001478AE"/>
    <w:rsid w:val="00147F5A"/>
    <w:rsid w:val="00147FBB"/>
    <w:rsid w:val="00150086"/>
    <w:rsid w:val="00150E63"/>
    <w:rsid w:val="001515D1"/>
    <w:rsid w:val="001524B7"/>
    <w:rsid w:val="001529AE"/>
    <w:rsid w:val="00154531"/>
    <w:rsid w:val="00154AB6"/>
    <w:rsid w:val="00154C53"/>
    <w:rsid w:val="00154E22"/>
    <w:rsid w:val="00155789"/>
    <w:rsid w:val="00156C3A"/>
    <w:rsid w:val="00157F4F"/>
    <w:rsid w:val="00160E2B"/>
    <w:rsid w:val="001613CC"/>
    <w:rsid w:val="0016142E"/>
    <w:rsid w:val="00161646"/>
    <w:rsid w:val="00162C59"/>
    <w:rsid w:val="00163837"/>
    <w:rsid w:val="00163C9C"/>
    <w:rsid w:val="00165984"/>
    <w:rsid w:val="00166674"/>
    <w:rsid w:val="00166C21"/>
    <w:rsid w:val="00166FC5"/>
    <w:rsid w:val="0016705B"/>
    <w:rsid w:val="00167477"/>
    <w:rsid w:val="00167E0C"/>
    <w:rsid w:val="00167EB4"/>
    <w:rsid w:val="00170894"/>
    <w:rsid w:val="00170E1A"/>
    <w:rsid w:val="00171502"/>
    <w:rsid w:val="00171724"/>
    <w:rsid w:val="00171CF3"/>
    <w:rsid w:val="00171FC0"/>
    <w:rsid w:val="0017215A"/>
    <w:rsid w:val="00173160"/>
    <w:rsid w:val="00173425"/>
    <w:rsid w:val="001758C8"/>
    <w:rsid w:val="0017604F"/>
    <w:rsid w:val="001775E4"/>
    <w:rsid w:val="001801F8"/>
    <w:rsid w:val="00180D0A"/>
    <w:rsid w:val="00181566"/>
    <w:rsid w:val="00181AB3"/>
    <w:rsid w:val="00181CDC"/>
    <w:rsid w:val="001825CB"/>
    <w:rsid w:val="001826B5"/>
    <w:rsid w:val="00182972"/>
    <w:rsid w:val="0018298A"/>
    <w:rsid w:val="00182CC1"/>
    <w:rsid w:val="0018314B"/>
    <w:rsid w:val="001836A2"/>
    <w:rsid w:val="001840E8"/>
    <w:rsid w:val="00184379"/>
    <w:rsid w:val="00184961"/>
    <w:rsid w:val="0018522C"/>
    <w:rsid w:val="001853F9"/>
    <w:rsid w:val="00185DD5"/>
    <w:rsid w:val="00186F0D"/>
    <w:rsid w:val="0018706F"/>
    <w:rsid w:val="00187EDF"/>
    <w:rsid w:val="001902D8"/>
    <w:rsid w:val="001906CC"/>
    <w:rsid w:val="00190FB7"/>
    <w:rsid w:val="0019112D"/>
    <w:rsid w:val="00191EBD"/>
    <w:rsid w:val="00191EE8"/>
    <w:rsid w:val="00191F31"/>
    <w:rsid w:val="00192074"/>
    <w:rsid w:val="00192738"/>
    <w:rsid w:val="00192C4D"/>
    <w:rsid w:val="001935E3"/>
    <w:rsid w:val="0019378F"/>
    <w:rsid w:val="00193962"/>
    <w:rsid w:val="001939FE"/>
    <w:rsid w:val="0019407B"/>
    <w:rsid w:val="0019459C"/>
    <w:rsid w:val="0019521C"/>
    <w:rsid w:val="001952EF"/>
    <w:rsid w:val="00195818"/>
    <w:rsid w:val="00195CBB"/>
    <w:rsid w:val="0019633B"/>
    <w:rsid w:val="00196965"/>
    <w:rsid w:val="00196D4A"/>
    <w:rsid w:val="00196E0E"/>
    <w:rsid w:val="00197524"/>
    <w:rsid w:val="0019753A"/>
    <w:rsid w:val="001A048A"/>
    <w:rsid w:val="001A06B8"/>
    <w:rsid w:val="001A0DC4"/>
    <w:rsid w:val="001A127D"/>
    <w:rsid w:val="001A1536"/>
    <w:rsid w:val="001A3462"/>
    <w:rsid w:val="001A4023"/>
    <w:rsid w:val="001A475E"/>
    <w:rsid w:val="001A4AB4"/>
    <w:rsid w:val="001A4B8B"/>
    <w:rsid w:val="001A4E23"/>
    <w:rsid w:val="001A5CC0"/>
    <w:rsid w:val="001A6262"/>
    <w:rsid w:val="001A6BFA"/>
    <w:rsid w:val="001A6C2A"/>
    <w:rsid w:val="001A6E1D"/>
    <w:rsid w:val="001A7EA5"/>
    <w:rsid w:val="001A7F11"/>
    <w:rsid w:val="001B0339"/>
    <w:rsid w:val="001B0588"/>
    <w:rsid w:val="001B0717"/>
    <w:rsid w:val="001B0C92"/>
    <w:rsid w:val="001B0CB0"/>
    <w:rsid w:val="001B1175"/>
    <w:rsid w:val="001B1607"/>
    <w:rsid w:val="001B19A9"/>
    <w:rsid w:val="001B1D82"/>
    <w:rsid w:val="001B2080"/>
    <w:rsid w:val="001B2E5F"/>
    <w:rsid w:val="001B310F"/>
    <w:rsid w:val="001B36D8"/>
    <w:rsid w:val="001B3B16"/>
    <w:rsid w:val="001B3B6E"/>
    <w:rsid w:val="001B4EB0"/>
    <w:rsid w:val="001B6253"/>
    <w:rsid w:val="001B7136"/>
    <w:rsid w:val="001B7246"/>
    <w:rsid w:val="001B7AA6"/>
    <w:rsid w:val="001C023D"/>
    <w:rsid w:val="001C0313"/>
    <w:rsid w:val="001C0378"/>
    <w:rsid w:val="001C039F"/>
    <w:rsid w:val="001C07CE"/>
    <w:rsid w:val="001C1133"/>
    <w:rsid w:val="001C1330"/>
    <w:rsid w:val="001C1638"/>
    <w:rsid w:val="001C260D"/>
    <w:rsid w:val="001C314D"/>
    <w:rsid w:val="001C335A"/>
    <w:rsid w:val="001C3C52"/>
    <w:rsid w:val="001C44F4"/>
    <w:rsid w:val="001C4F60"/>
    <w:rsid w:val="001C579B"/>
    <w:rsid w:val="001C5F42"/>
    <w:rsid w:val="001C62D8"/>
    <w:rsid w:val="001C66F1"/>
    <w:rsid w:val="001C76CE"/>
    <w:rsid w:val="001C7863"/>
    <w:rsid w:val="001C7A8E"/>
    <w:rsid w:val="001D0592"/>
    <w:rsid w:val="001D0D5C"/>
    <w:rsid w:val="001D1A6F"/>
    <w:rsid w:val="001D1BB1"/>
    <w:rsid w:val="001D1EE6"/>
    <w:rsid w:val="001D281F"/>
    <w:rsid w:val="001D31C2"/>
    <w:rsid w:val="001D3BAB"/>
    <w:rsid w:val="001D3E98"/>
    <w:rsid w:val="001D4288"/>
    <w:rsid w:val="001D5A0D"/>
    <w:rsid w:val="001D65DB"/>
    <w:rsid w:val="001D67F8"/>
    <w:rsid w:val="001D6853"/>
    <w:rsid w:val="001D6DD9"/>
    <w:rsid w:val="001D700C"/>
    <w:rsid w:val="001D7D60"/>
    <w:rsid w:val="001D7DA9"/>
    <w:rsid w:val="001E0641"/>
    <w:rsid w:val="001E099B"/>
    <w:rsid w:val="001E0A99"/>
    <w:rsid w:val="001E1361"/>
    <w:rsid w:val="001E18D0"/>
    <w:rsid w:val="001E1914"/>
    <w:rsid w:val="001E1C0A"/>
    <w:rsid w:val="001E2437"/>
    <w:rsid w:val="001E2FD7"/>
    <w:rsid w:val="001E3933"/>
    <w:rsid w:val="001E397A"/>
    <w:rsid w:val="001E40CA"/>
    <w:rsid w:val="001E4189"/>
    <w:rsid w:val="001E4575"/>
    <w:rsid w:val="001E4A57"/>
    <w:rsid w:val="001E4A60"/>
    <w:rsid w:val="001E4CAF"/>
    <w:rsid w:val="001E511C"/>
    <w:rsid w:val="001E5397"/>
    <w:rsid w:val="001E55E0"/>
    <w:rsid w:val="001E5D29"/>
    <w:rsid w:val="001E7018"/>
    <w:rsid w:val="001E70FD"/>
    <w:rsid w:val="001E7527"/>
    <w:rsid w:val="001E7DF0"/>
    <w:rsid w:val="001E7FDB"/>
    <w:rsid w:val="001F0154"/>
    <w:rsid w:val="001F0221"/>
    <w:rsid w:val="001F210E"/>
    <w:rsid w:val="001F2112"/>
    <w:rsid w:val="001F27FD"/>
    <w:rsid w:val="001F2DA3"/>
    <w:rsid w:val="001F3806"/>
    <w:rsid w:val="001F3891"/>
    <w:rsid w:val="001F4000"/>
    <w:rsid w:val="001F5645"/>
    <w:rsid w:val="001F5C6E"/>
    <w:rsid w:val="001F60AE"/>
    <w:rsid w:val="001F618B"/>
    <w:rsid w:val="001F6901"/>
    <w:rsid w:val="001F7011"/>
    <w:rsid w:val="001F746D"/>
    <w:rsid w:val="0020011A"/>
    <w:rsid w:val="00200A08"/>
    <w:rsid w:val="00200B3C"/>
    <w:rsid w:val="00200D54"/>
    <w:rsid w:val="002023F8"/>
    <w:rsid w:val="00203041"/>
    <w:rsid w:val="00203A0E"/>
    <w:rsid w:val="002043CE"/>
    <w:rsid w:val="00204490"/>
    <w:rsid w:val="002044DC"/>
    <w:rsid w:val="0020479F"/>
    <w:rsid w:val="00205E04"/>
    <w:rsid w:val="0020617C"/>
    <w:rsid w:val="00206A46"/>
    <w:rsid w:val="00206B15"/>
    <w:rsid w:val="00206D0F"/>
    <w:rsid w:val="002076AA"/>
    <w:rsid w:val="00207768"/>
    <w:rsid w:val="002079A2"/>
    <w:rsid w:val="00207C9F"/>
    <w:rsid w:val="0021009C"/>
    <w:rsid w:val="00210346"/>
    <w:rsid w:val="0021061F"/>
    <w:rsid w:val="00210828"/>
    <w:rsid w:val="00210B46"/>
    <w:rsid w:val="00210CFD"/>
    <w:rsid w:val="00210E7A"/>
    <w:rsid w:val="00211FA5"/>
    <w:rsid w:val="002126E2"/>
    <w:rsid w:val="00212D55"/>
    <w:rsid w:val="002131B8"/>
    <w:rsid w:val="002133B3"/>
    <w:rsid w:val="00213D8B"/>
    <w:rsid w:val="00213FF7"/>
    <w:rsid w:val="00214CE4"/>
    <w:rsid w:val="00215132"/>
    <w:rsid w:val="0021534B"/>
    <w:rsid w:val="002154EF"/>
    <w:rsid w:val="0021645C"/>
    <w:rsid w:val="002177A9"/>
    <w:rsid w:val="0021792E"/>
    <w:rsid w:val="00217C6F"/>
    <w:rsid w:val="00220231"/>
    <w:rsid w:val="00221B93"/>
    <w:rsid w:val="002231A8"/>
    <w:rsid w:val="00223DE7"/>
    <w:rsid w:val="002255A4"/>
    <w:rsid w:val="00225A99"/>
    <w:rsid w:val="00225B5B"/>
    <w:rsid w:val="00225F48"/>
    <w:rsid w:val="0022666C"/>
    <w:rsid w:val="00226B68"/>
    <w:rsid w:val="00226C91"/>
    <w:rsid w:val="00227255"/>
    <w:rsid w:val="002278DE"/>
    <w:rsid w:val="00230549"/>
    <w:rsid w:val="00230B70"/>
    <w:rsid w:val="00231215"/>
    <w:rsid w:val="00231A43"/>
    <w:rsid w:val="00232585"/>
    <w:rsid w:val="002328AD"/>
    <w:rsid w:val="00232AD6"/>
    <w:rsid w:val="00233D72"/>
    <w:rsid w:val="00234348"/>
    <w:rsid w:val="00234743"/>
    <w:rsid w:val="002352D3"/>
    <w:rsid w:val="00235644"/>
    <w:rsid w:val="00235806"/>
    <w:rsid w:val="00235F4F"/>
    <w:rsid w:val="00237B0C"/>
    <w:rsid w:val="00241254"/>
    <w:rsid w:val="002414A6"/>
    <w:rsid w:val="002414EE"/>
    <w:rsid w:val="00241B5C"/>
    <w:rsid w:val="00242261"/>
    <w:rsid w:val="00242326"/>
    <w:rsid w:val="00242636"/>
    <w:rsid w:val="00242E5E"/>
    <w:rsid w:val="00243566"/>
    <w:rsid w:val="0024593E"/>
    <w:rsid w:val="00245BD8"/>
    <w:rsid w:val="00245F2E"/>
    <w:rsid w:val="00246A2A"/>
    <w:rsid w:val="00246AFE"/>
    <w:rsid w:val="00247596"/>
    <w:rsid w:val="00247E73"/>
    <w:rsid w:val="00247F6B"/>
    <w:rsid w:val="00250497"/>
    <w:rsid w:val="00250ED9"/>
    <w:rsid w:val="002512AF"/>
    <w:rsid w:val="00251585"/>
    <w:rsid w:val="00251CB4"/>
    <w:rsid w:val="00251E50"/>
    <w:rsid w:val="002557AA"/>
    <w:rsid w:val="0025587C"/>
    <w:rsid w:val="00255A85"/>
    <w:rsid w:val="00255CF8"/>
    <w:rsid w:val="0025610D"/>
    <w:rsid w:val="00256340"/>
    <w:rsid w:val="002605FE"/>
    <w:rsid w:val="00260ABC"/>
    <w:rsid w:val="00260AF9"/>
    <w:rsid w:val="00260F4A"/>
    <w:rsid w:val="00261D46"/>
    <w:rsid w:val="00262EC3"/>
    <w:rsid w:val="0026336D"/>
    <w:rsid w:val="00263DE5"/>
    <w:rsid w:val="00264F66"/>
    <w:rsid w:val="00265803"/>
    <w:rsid w:val="00266675"/>
    <w:rsid w:val="00266FA4"/>
    <w:rsid w:val="002678D1"/>
    <w:rsid w:val="002707AE"/>
    <w:rsid w:val="0027083E"/>
    <w:rsid w:val="00270CF2"/>
    <w:rsid w:val="00270DB0"/>
    <w:rsid w:val="0027193C"/>
    <w:rsid w:val="00271BC9"/>
    <w:rsid w:val="002735C5"/>
    <w:rsid w:val="00273C3B"/>
    <w:rsid w:val="00274273"/>
    <w:rsid w:val="00274F39"/>
    <w:rsid w:val="002752F1"/>
    <w:rsid w:val="00275E04"/>
    <w:rsid w:val="002763EC"/>
    <w:rsid w:val="00277895"/>
    <w:rsid w:val="002778A4"/>
    <w:rsid w:val="00277E1E"/>
    <w:rsid w:val="0028109F"/>
    <w:rsid w:val="0028130B"/>
    <w:rsid w:val="0028202F"/>
    <w:rsid w:val="00282559"/>
    <w:rsid w:val="0028283B"/>
    <w:rsid w:val="0028300E"/>
    <w:rsid w:val="0028471A"/>
    <w:rsid w:val="00285010"/>
    <w:rsid w:val="0028506A"/>
    <w:rsid w:val="0028526A"/>
    <w:rsid w:val="00285367"/>
    <w:rsid w:val="0028579A"/>
    <w:rsid w:val="002861E0"/>
    <w:rsid w:val="00286502"/>
    <w:rsid w:val="00286B27"/>
    <w:rsid w:val="00287C2C"/>
    <w:rsid w:val="00287CE2"/>
    <w:rsid w:val="00287E97"/>
    <w:rsid w:val="00287EC4"/>
    <w:rsid w:val="002913A7"/>
    <w:rsid w:val="002916D4"/>
    <w:rsid w:val="00291BBA"/>
    <w:rsid w:val="002926B4"/>
    <w:rsid w:val="00292E9B"/>
    <w:rsid w:val="00292FB1"/>
    <w:rsid w:val="00293043"/>
    <w:rsid w:val="0029311B"/>
    <w:rsid w:val="00293217"/>
    <w:rsid w:val="002934A8"/>
    <w:rsid w:val="00293C3A"/>
    <w:rsid w:val="00294F1F"/>
    <w:rsid w:val="00294FA0"/>
    <w:rsid w:val="00295A5D"/>
    <w:rsid w:val="00295F8E"/>
    <w:rsid w:val="00297CFA"/>
    <w:rsid w:val="002A045D"/>
    <w:rsid w:val="002A0CBD"/>
    <w:rsid w:val="002A1424"/>
    <w:rsid w:val="002A1726"/>
    <w:rsid w:val="002A1EEC"/>
    <w:rsid w:val="002A2588"/>
    <w:rsid w:val="002A33BD"/>
    <w:rsid w:val="002A35B9"/>
    <w:rsid w:val="002A3956"/>
    <w:rsid w:val="002A3E4D"/>
    <w:rsid w:val="002A4661"/>
    <w:rsid w:val="002A4C4C"/>
    <w:rsid w:val="002A4FBC"/>
    <w:rsid w:val="002A5873"/>
    <w:rsid w:val="002A59CF"/>
    <w:rsid w:val="002A5A80"/>
    <w:rsid w:val="002A60CC"/>
    <w:rsid w:val="002A6251"/>
    <w:rsid w:val="002B026A"/>
    <w:rsid w:val="002B067C"/>
    <w:rsid w:val="002B0E2D"/>
    <w:rsid w:val="002B0F10"/>
    <w:rsid w:val="002B0FF1"/>
    <w:rsid w:val="002B12AC"/>
    <w:rsid w:val="002B1537"/>
    <w:rsid w:val="002B1A10"/>
    <w:rsid w:val="002B27A7"/>
    <w:rsid w:val="002B3563"/>
    <w:rsid w:val="002B3B46"/>
    <w:rsid w:val="002B4D97"/>
    <w:rsid w:val="002B55DB"/>
    <w:rsid w:val="002B61BD"/>
    <w:rsid w:val="002B639C"/>
    <w:rsid w:val="002B76D2"/>
    <w:rsid w:val="002B789D"/>
    <w:rsid w:val="002B7AF4"/>
    <w:rsid w:val="002C00E6"/>
    <w:rsid w:val="002C0639"/>
    <w:rsid w:val="002C0766"/>
    <w:rsid w:val="002C0F21"/>
    <w:rsid w:val="002C1B16"/>
    <w:rsid w:val="002C23C6"/>
    <w:rsid w:val="002C266E"/>
    <w:rsid w:val="002C2829"/>
    <w:rsid w:val="002C325D"/>
    <w:rsid w:val="002C38D8"/>
    <w:rsid w:val="002C40C8"/>
    <w:rsid w:val="002C51EF"/>
    <w:rsid w:val="002C5B5A"/>
    <w:rsid w:val="002C5D46"/>
    <w:rsid w:val="002C67C6"/>
    <w:rsid w:val="002C69B3"/>
    <w:rsid w:val="002C6C23"/>
    <w:rsid w:val="002C72AC"/>
    <w:rsid w:val="002C7B03"/>
    <w:rsid w:val="002C7EAA"/>
    <w:rsid w:val="002D01E9"/>
    <w:rsid w:val="002D0394"/>
    <w:rsid w:val="002D0BB1"/>
    <w:rsid w:val="002D11ED"/>
    <w:rsid w:val="002D2F71"/>
    <w:rsid w:val="002D35CE"/>
    <w:rsid w:val="002D3710"/>
    <w:rsid w:val="002D3928"/>
    <w:rsid w:val="002D3F8D"/>
    <w:rsid w:val="002D42F7"/>
    <w:rsid w:val="002D49E9"/>
    <w:rsid w:val="002D5423"/>
    <w:rsid w:val="002D65EF"/>
    <w:rsid w:val="002E0115"/>
    <w:rsid w:val="002E16A7"/>
    <w:rsid w:val="002E1CF8"/>
    <w:rsid w:val="002E1F62"/>
    <w:rsid w:val="002E2839"/>
    <w:rsid w:val="002E2EFE"/>
    <w:rsid w:val="002E31C2"/>
    <w:rsid w:val="002E3B08"/>
    <w:rsid w:val="002E46C9"/>
    <w:rsid w:val="002E50A5"/>
    <w:rsid w:val="002E69BB"/>
    <w:rsid w:val="002E6AEA"/>
    <w:rsid w:val="002E6D99"/>
    <w:rsid w:val="002E6F80"/>
    <w:rsid w:val="002E7524"/>
    <w:rsid w:val="002E7889"/>
    <w:rsid w:val="002E79A9"/>
    <w:rsid w:val="002F040B"/>
    <w:rsid w:val="002F13E7"/>
    <w:rsid w:val="002F16F4"/>
    <w:rsid w:val="002F18EF"/>
    <w:rsid w:val="002F1DDE"/>
    <w:rsid w:val="002F26D2"/>
    <w:rsid w:val="002F270B"/>
    <w:rsid w:val="002F3061"/>
    <w:rsid w:val="002F3C09"/>
    <w:rsid w:val="002F3CB2"/>
    <w:rsid w:val="002F4042"/>
    <w:rsid w:val="002F418D"/>
    <w:rsid w:val="002F45AE"/>
    <w:rsid w:val="002F47E3"/>
    <w:rsid w:val="002F47E7"/>
    <w:rsid w:val="002F4860"/>
    <w:rsid w:val="002F4F67"/>
    <w:rsid w:val="002F5644"/>
    <w:rsid w:val="002F56CB"/>
    <w:rsid w:val="002F59CF"/>
    <w:rsid w:val="002F5B89"/>
    <w:rsid w:val="002F5F73"/>
    <w:rsid w:val="002F7555"/>
    <w:rsid w:val="0030044F"/>
    <w:rsid w:val="00300E92"/>
    <w:rsid w:val="00301119"/>
    <w:rsid w:val="00301CF1"/>
    <w:rsid w:val="00301D86"/>
    <w:rsid w:val="00301EE9"/>
    <w:rsid w:val="003022AC"/>
    <w:rsid w:val="00302A71"/>
    <w:rsid w:val="00302AEE"/>
    <w:rsid w:val="00302C83"/>
    <w:rsid w:val="0030313E"/>
    <w:rsid w:val="00304128"/>
    <w:rsid w:val="0030467A"/>
    <w:rsid w:val="00304F19"/>
    <w:rsid w:val="003050E7"/>
    <w:rsid w:val="00305180"/>
    <w:rsid w:val="003051C4"/>
    <w:rsid w:val="003053DD"/>
    <w:rsid w:val="0030692C"/>
    <w:rsid w:val="00306AA6"/>
    <w:rsid w:val="00306E0D"/>
    <w:rsid w:val="00307BB3"/>
    <w:rsid w:val="00307D97"/>
    <w:rsid w:val="00310257"/>
    <w:rsid w:val="00310F00"/>
    <w:rsid w:val="00311585"/>
    <w:rsid w:val="0031189A"/>
    <w:rsid w:val="0031360B"/>
    <w:rsid w:val="00314181"/>
    <w:rsid w:val="0031544D"/>
    <w:rsid w:val="00315525"/>
    <w:rsid w:val="00315D7D"/>
    <w:rsid w:val="00316770"/>
    <w:rsid w:val="00316BD8"/>
    <w:rsid w:val="003176D8"/>
    <w:rsid w:val="003177F8"/>
    <w:rsid w:val="00320C48"/>
    <w:rsid w:val="00321152"/>
    <w:rsid w:val="00321ED9"/>
    <w:rsid w:val="00322558"/>
    <w:rsid w:val="003225B9"/>
    <w:rsid w:val="00322965"/>
    <w:rsid w:val="003231A6"/>
    <w:rsid w:val="00324A50"/>
    <w:rsid w:val="00324BA1"/>
    <w:rsid w:val="00325807"/>
    <w:rsid w:val="003258E5"/>
    <w:rsid w:val="00325C77"/>
    <w:rsid w:val="00325DD7"/>
    <w:rsid w:val="0032636B"/>
    <w:rsid w:val="003267B9"/>
    <w:rsid w:val="00327F3F"/>
    <w:rsid w:val="00330271"/>
    <w:rsid w:val="00330335"/>
    <w:rsid w:val="00330CEA"/>
    <w:rsid w:val="00330DCD"/>
    <w:rsid w:val="003315E1"/>
    <w:rsid w:val="0033343C"/>
    <w:rsid w:val="003336B2"/>
    <w:rsid w:val="0033398D"/>
    <w:rsid w:val="00333BFC"/>
    <w:rsid w:val="00334BE3"/>
    <w:rsid w:val="003351E1"/>
    <w:rsid w:val="00335C4E"/>
    <w:rsid w:val="00335D7B"/>
    <w:rsid w:val="00335FC3"/>
    <w:rsid w:val="00336836"/>
    <w:rsid w:val="00336AAE"/>
    <w:rsid w:val="00336B9D"/>
    <w:rsid w:val="00337270"/>
    <w:rsid w:val="00337532"/>
    <w:rsid w:val="00340279"/>
    <w:rsid w:val="00340828"/>
    <w:rsid w:val="00341BA2"/>
    <w:rsid w:val="00341C26"/>
    <w:rsid w:val="00341CB1"/>
    <w:rsid w:val="003427C5"/>
    <w:rsid w:val="00342803"/>
    <w:rsid w:val="00342C99"/>
    <w:rsid w:val="00343019"/>
    <w:rsid w:val="003431DE"/>
    <w:rsid w:val="00344022"/>
    <w:rsid w:val="003445D4"/>
    <w:rsid w:val="00344683"/>
    <w:rsid w:val="00344A9D"/>
    <w:rsid w:val="00344D3A"/>
    <w:rsid w:val="0034541B"/>
    <w:rsid w:val="0034669F"/>
    <w:rsid w:val="00346CC6"/>
    <w:rsid w:val="00346FE3"/>
    <w:rsid w:val="00347BBE"/>
    <w:rsid w:val="00347CE5"/>
    <w:rsid w:val="00350989"/>
    <w:rsid w:val="00350BC1"/>
    <w:rsid w:val="0035153B"/>
    <w:rsid w:val="00352A3A"/>
    <w:rsid w:val="00352BFF"/>
    <w:rsid w:val="003541C6"/>
    <w:rsid w:val="003543E4"/>
    <w:rsid w:val="00354624"/>
    <w:rsid w:val="00354B31"/>
    <w:rsid w:val="00354F28"/>
    <w:rsid w:val="003553AE"/>
    <w:rsid w:val="0035547D"/>
    <w:rsid w:val="00355801"/>
    <w:rsid w:val="00355BA7"/>
    <w:rsid w:val="0035670C"/>
    <w:rsid w:val="003567A7"/>
    <w:rsid w:val="003567B7"/>
    <w:rsid w:val="00356A56"/>
    <w:rsid w:val="003575C7"/>
    <w:rsid w:val="003576B4"/>
    <w:rsid w:val="00357BC8"/>
    <w:rsid w:val="00360977"/>
    <w:rsid w:val="00361595"/>
    <w:rsid w:val="00361774"/>
    <w:rsid w:val="00361A85"/>
    <w:rsid w:val="003620D1"/>
    <w:rsid w:val="00362CD3"/>
    <w:rsid w:val="00362E36"/>
    <w:rsid w:val="00362F16"/>
    <w:rsid w:val="0036451C"/>
    <w:rsid w:val="00364823"/>
    <w:rsid w:val="00364EA7"/>
    <w:rsid w:val="003653AD"/>
    <w:rsid w:val="00365CA8"/>
    <w:rsid w:val="00365FEA"/>
    <w:rsid w:val="00366725"/>
    <w:rsid w:val="00366E8D"/>
    <w:rsid w:val="003670EA"/>
    <w:rsid w:val="00367F17"/>
    <w:rsid w:val="00370793"/>
    <w:rsid w:val="00370D93"/>
    <w:rsid w:val="00370FB5"/>
    <w:rsid w:val="0037172B"/>
    <w:rsid w:val="00372B82"/>
    <w:rsid w:val="00372FDC"/>
    <w:rsid w:val="00373E12"/>
    <w:rsid w:val="0037410D"/>
    <w:rsid w:val="0037436F"/>
    <w:rsid w:val="003744D9"/>
    <w:rsid w:val="00375028"/>
    <w:rsid w:val="003753C8"/>
    <w:rsid w:val="0037668C"/>
    <w:rsid w:val="00376B61"/>
    <w:rsid w:val="00376D4F"/>
    <w:rsid w:val="00377404"/>
    <w:rsid w:val="0038027D"/>
    <w:rsid w:val="00380601"/>
    <w:rsid w:val="003807AE"/>
    <w:rsid w:val="00380950"/>
    <w:rsid w:val="0038205C"/>
    <w:rsid w:val="003820EA"/>
    <w:rsid w:val="0038210F"/>
    <w:rsid w:val="0038470C"/>
    <w:rsid w:val="0038517A"/>
    <w:rsid w:val="0038534D"/>
    <w:rsid w:val="00385AEB"/>
    <w:rsid w:val="00385D9A"/>
    <w:rsid w:val="00385FDA"/>
    <w:rsid w:val="003864D1"/>
    <w:rsid w:val="00386894"/>
    <w:rsid w:val="00386ADF"/>
    <w:rsid w:val="0038766D"/>
    <w:rsid w:val="003878A6"/>
    <w:rsid w:val="00387C05"/>
    <w:rsid w:val="0039000E"/>
    <w:rsid w:val="00390193"/>
    <w:rsid w:val="00390AFB"/>
    <w:rsid w:val="00390F31"/>
    <w:rsid w:val="00391BA3"/>
    <w:rsid w:val="00391DA6"/>
    <w:rsid w:val="00391EC5"/>
    <w:rsid w:val="003927A8"/>
    <w:rsid w:val="0039330E"/>
    <w:rsid w:val="003936A2"/>
    <w:rsid w:val="00394407"/>
    <w:rsid w:val="00395B6C"/>
    <w:rsid w:val="00396041"/>
    <w:rsid w:val="00396404"/>
    <w:rsid w:val="003967AC"/>
    <w:rsid w:val="00397FAE"/>
    <w:rsid w:val="003A048F"/>
    <w:rsid w:val="003A0529"/>
    <w:rsid w:val="003A0E84"/>
    <w:rsid w:val="003A15EE"/>
    <w:rsid w:val="003A23CE"/>
    <w:rsid w:val="003A28C2"/>
    <w:rsid w:val="003A2CCA"/>
    <w:rsid w:val="003A2E7B"/>
    <w:rsid w:val="003A395D"/>
    <w:rsid w:val="003A4698"/>
    <w:rsid w:val="003A4F90"/>
    <w:rsid w:val="003A5A3A"/>
    <w:rsid w:val="003A5E5D"/>
    <w:rsid w:val="003A60A0"/>
    <w:rsid w:val="003A6881"/>
    <w:rsid w:val="003A6BC6"/>
    <w:rsid w:val="003A7612"/>
    <w:rsid w:val="003A7F21"/>
    <w:rsid w:val="003B03A7"/>
    <w:rsid w:val="003B0486"/>
    <w:rsid w:val="003B0C7B"/>
    <w:rsid w:val="003B2507"/>
    <w:rsid w:val="003B25D2"/>
    <w:rsid w:val="003B2762"/>
    <w:rsid w:val="003B2D8A"/>
    <w:rsid w:val="003B3CF9"/>
    <w:rsid w:val="003B4423"/>
    <w:rsid w:val="003B46EE"/>
    <w:rsid w:val="003B4A4F"/>
    <w:rsid w:val="003B4C38"/>
    <w:rsid w:val="003B5DD8"/>
    <w:rsid w:val="003B615E"/>
    <w:rsid w:val="003B61D1"/>
    <w:rsid w:val="003B61E6"/>
    <w:rsid w:val="003B6234"/>
    <w:rsid w:val="003B66AF"/>
    <w:rsid w:val="003B72CE"/>
    <w:rsid w:val="003B7369"/>
    <w:rsid w:val="003B7606"/>
    <w:rsid w:val="003B7E3C"/>
    <w:rsid w:val="003C002F"/>
    <w:rsid w:val="003C028F"/>
    <w:rsid w:val="003C0658"/>
    <w:rsid w:val="003C08A7"/>
    <w:rsid w:val="003C0AF2"/>
    <w:rsid w:val="003C0E75"/>
    <w:rsid w:val="003C1BD5"/>
    <w:rsid w:val="003C1DF2"/>
    <w:rsid w:val="003C1FE6"/>
    <w:rsid w:val="003C2F6C"/>
    <w:rsid w:val="003C432D"/>
    <w:rsid w:val="003C4963"/>
    <w:rsid w:val="003C4EC1"/>
    <w:rsid w:val="003C5159"/>
    <w:rsid w:val="003C54E6"/>
    <w:rsid w:val="003C55EC"/>
    <w:rsid w:val="003C5B6D"/>
    <w:rsid w:val="003C5C29"/>
    <w:rsid w:val="003C66E9"/>
    <w:rsid w:val="003C6F69"/>
    <w:rsid w:val="003C7972"/>
    <w:rsid w:val="003D0F18"/>
    <w:rsid w:val="003D2038"/>
    <w:rsid w:val="003D27C5"/>
    <w:rsid w:val="003D2D35"/>
    <w:rsid w:val="003D2E33"/>
    <w:rsid w:val="003D3182"/>
    <w:rsid w:val="003D34E5"/>
    <w:rsid w:val="003D362B"/>
    <w:rsid w:val="003D3813"/>
    <w:rsid w:val="003D44A4"/>
    <w:rsid w:val="003D5036"/>
    <w:rsid w:val="003D5044"/>
    <w:rsid w:val="003D65D0"/>
    <w:rsid w:val="003D6AE5"/>
    <w:rsid w:val="003D6DA1"/>
    <w:rsid w:val="003D7B0D"/>
    <w:rsid w:val="003E0515"/>
    <w:rsid w:val="003E091B"/>
    <w:rsid w:val="003E13AD"/>
    <w:rsid w:val="003E15B2"/>
    <w:rsid w:val="003E1E5B"/>
    <w:rsid w:val="003E2049"/>
    <w:rsid w:val="003E2124"/>
    <w:rsid w:val="003E24E5"/>
    <w:rsid w:val="003E2573"/>
    <w:rsid w:val="003E2995"/>
    <w:rsid w:val="003E2D13"/>
    <w:rsid w:val="003E37EA"/>
    <w:rsid w:val="003E40E9"/>
    <w:rsid w:val="003E42DC"/>
    <w:rsid w:val="003E44E9"/>
    <w:rsid w:val="003E4930"/>
    <w:rsid w:val="003E51EF"/>
    <w:rsid w:val="003E534C"/>
    <w:rsid w:val="003E5380"/>
    <w:rsid w:val="003E54C4"/>
    <w:rsid w:val="003E6845"/>
    <w:rsid w:val="003E7D9F"/>
    <w:rsid w:val="003F08E4"/>
    <w:rsid w:val="003F0CA1"/>
    <w:rsid w:val="003F12E3"/>
    <w:rsid w:val="003F2387"/>
    <w:rsid w:val="003F23F8"/>
    <w:rsid w:val="003F2929"/>
    <w:rsid w:val="003F2C45"/>
    <w:rsid w:val="003F4072"/>
    <w:rsid w:val="003F4305"/>
    <w:rsid w:val="003F6139"/>
    <w:rsid w:val="003F7474"/>
    <w:rsid w:val="003F7DD1"/>
    <w:rsid w:val="004001CC"/>
    <w:rsid w:val="00400373"/>
    <w:rsid w:val="0040042E"/>
    <w:rsid w:val="00400480"/>
    <w:rsid w:val="00400CEB"/>
    <w:rsid w:val="00401298"/>
    <w:rsid w:val="00401DA7"/>
    <w:rsid w:val="00402AAD"/>
    <w:rsid w:val="0040315B"/>
    <w:rsid w:val="004037C7"/>
    <w:rsid w:val="00404C6A"/>
    <w:rsid w:val="0040561B"/>
    <w:rsid w:val="0040570B"/>
    <w:rsid w:val="00405ABD"/>
    <w:rsid w:val="00405D2C"/>
    <w:rsid w:val="00406093"/>
    <w:rsid w:val="00406573"/>
    <w:rsid w:val="00406F6B"/>
    <w:rsid w:val="00410D73"/>
    <w:rsid w:val="00411F38"/>
    <w:rsid w:val="00412668"/>
    <w:rsid w:val="00412840"/>
    <w:rsid w:val="00412D23"/>
    <w:rsid w:val="0041310E"/>
    <w:rsid w:val="004135A0"/>
    <w:rsid w:val="00413F6F"/>
    <w:rsid w:val="00414A43"/>
    <w:rsid w:val="00414EC3"/>
    <w:rsid w:val="004157C6"/>
    <w:rsid w:val="004159BF"/>
    <w:rsid w:val="00416B9A"/>
    <w:rsid w:val="0041728B"/>
    <w:rsid w:val="004203E0"/>
    <w:rsid w:val="00420BF0"/>
    <w:rsid w:val="00421126"/>
    <w:rsid w:val="00421A32"/>
    <w:rsid w:val="00421DD7"/>
    <w:rsid w:val="00423004"/>
    <w:rsid w:val="00423422"/>
    <w:rsid w:val="00423664"/>
    <w:rsid w:val="00423915"/>
    <w:rsid w:val="00423CC6"/>
    <w:rsid w:val="00423D92"/>
    <w:rsid w:val="0042418E"/>
    <w:rsid w:val="00424DEE"/>
    <w:rsid w:val="00424EDB"/>
    <w:rsid w:val="0042515B"/>
    <w:rsid w:val="004253FB"/>
    <w:rsid w:val="00425A04"/>
    <w:rsid w:val="00425A8C"/>
    <w:rsid w:val="00425C1A"/>
    <w:rsid w:val="00425F1E"/>
    <w:rsid w:val="00425FDA"/>
    <w:rsid w:val="00426533"/>
    <w:rsid w:val="0042744C"/>
    <w:rsid w:val="00427FBE"/>
    <w:rsid w:val="00430204"/>
    <w:rsid w:val="00430A84"/>
    <w:rsid w:val="00430BFA"/>
    <w:rsid w:val="00430ED0"/>
    <w:rsid w:val="00431306"/>
    <w:rsid w:val="0043132C"/>
    <w:rsid w:val="0043141D"/>
    <w:rsid w:val="00431AA9"/>
    <w:rsid w:val="00431EE4"/>
    <w:rsid w:val="00432311"/>
    <w:rsid w:val="0043249B"/>
    <w:rsid w:val="00432615"/>
    <w:rsid w:val="00433004"/>
    <w:rsid w:val="004335CF"/>
    <w:rsid w:val="00433C96"/>
    <w:rsid w:val="004348ED"/>
    <w:rsid w:val="00434D45"/>
    <w:rsid w:val="00435366"/>
    <w:rsid w:val="004355F1"/>
    <w:rsid w:val="004356BE"/>
    <w:rsid w:val="00435C91"/>
    <w:rsid w:val="00435E8D"/>
    <w:rsid w:val="00435F9D"/>
    <w:rsid w:val="0043695E"/>
    <w:rsid w:val="00437C05"/>
    <w:rsid w:val="004408B1"/>
    <w:rsid w:val="00440BA8"/>
    <w:rsid w:val="004411B6"/>
    <w:rsid w:val="004413E1"/>
    <w:rsid w:val="00441A6D"/>
    <w:rsid w:val="0044219A"/>
    <w:rsid w:val="00442306"/>
    <w:rsid w:val="00442651"/>
    <w:rsid w:val="00442D61"/>
    <w:rsid w:val="004431FC"/>
    <w:rsid w:val="00445140"/>
    <w:rsid w:val="0044558C"/>
    <w:rsid w:val="0044575A"/>
    <w:rsid w:val="0044601B"/>
    <w:rsid w:val="004460A4"/>
    <w:rsid w:val="004464F5"/>
    <w:rsid w:val="00446729"/>
    <w:rsid w:val="00446EDD"/>
    <w:rsid w:val="00447074"/>
    <w:rsid w:val="00447819"/>
    <w:rsid w:val="00447E75"/>
    <w:rsid w:val="004500F1"/>
    <w:rsid w:val="00451571"/>
    <w:rsid w:val="00451589"/>
    <w:rsid w:val="00451B63"/>
    <w:rsid w:val="00452DBD"/>
    <w:rsid w:val="00454344"/>
    <w:rsid w:val="00454DB9"/>
    <w:rsid w:val="00455259"/>
    <w:rsid w:val="00455421"/>
    <w:rsid w:val="004555B6"/>
    <w:rsid w:val="00455A93"/>
    <w:rsid w:val="004563D7"/>
    <w:rsid w:val="00456E1E"/>
    <w:rsid w:val="004570A6"/>
    <w:rsid w:val="00457740"/>
    <w:rsid w:val="00457AED"/>
    <w:rsid w:val="004601E0"/>
    <w:rsid w:val="00460631"/>
    <w:rsid w:val="00460A9B"/>
    <w:rsid w:val="00461257"/>
    <w:rsid w:val="00461BCB"/>
    <w:rsid w:val="00461CF8"/>
    <w:rsid w:val="0046309D"/>
    <w:rsid w:val="00463441"/>
    <w:rsid w:val="00463462"/>
    <w:rsid w:val="00463640"/>
    <w:rsid w:val="00464299"/>
    <w:rsid w:val="00465DE4"/>
    <w:rsid w:val="00466DE6"/>
    <w:rsid w:val="00467422"/>
    <w:rsid w:val="0046764F"/>
    <w:rsid w:val="0046773D"/>
    <w:rsid w:val="00467B80"/>
    <w:rsid w:val="00467EF1"/>
    <w:rsid w:val="0047045E"/>
    <w:rsid w:val="00471170"/>
    <w:rsid w:val="004712E1"/>
    <w:rsid w:val="0047175F"/>
    <w:rsid w:val="004717CD"/>
    <w:rsid w:val="00471ABA"/>
    <w:rsid w:val="00472210"/>
    <w:rsid w:val="0047248B"/>
    <w:rsid w:val="004729A8"/>
    <w:rsid w:val="0047309D"/>
    <w:rsid w:val="004737AF"/>
    <w:rsid w:val="00473A53"/>
    <w:rsid w:val="00473DEF"/>
    <w:rsid w:val="004745AA"/>
    <w:rsid w:val="00474E09"/>
    <w:rsid w:val="00475313"/>
    <w:rsid w:val="004759CE"/>
    <w:rsid w:val="004763CB"/>
    <w:rsid w:val="00476C50"/>
    <w:rsid w:val="004771C6"/>
    <w:rsid w:val="00477531"/>
    <w:rsid w:val="00477603"/>
    <w:rsid w:val="00477CF5"/>
    <w:rsid w:val="00480213"/>
    <w:rsid w:val="00480591"/>
    <w:rsid w:val="004806A6"/>
    <w:rsid w:val="00480B3B"/>
    <w:rsid w:val="00481027"/>
    <w:rsid w:val="004810F6"/>
    <w:rsid w:val="00481323"/>
    <w:rsid w:val="0048145C"/>
    <w:rsid w:val="004822AB"/>
    <w:rsid w:val="004829CB"/>
    <w:rsid w:val="0048303A"/>
    <w:rsid w:val="00483313"/>
    <w:rsid w:val="00484E65"/>
    <w:rsid w:val="00486506"/>
    <w:rsid w:val="004867A2"/>
    <w:rsid w:val="0048694F"/>
    <w:rsid w:val="004872C3"/>
    <w:rsid w:val="00487A34"/>
    <w:rsid w:val="00490191"/>
    <w:rsid w:val="00490414"/>
    <w:rsid w:val="00490B2C"/>
    <w:rsid w:val="00491915"/>
    <w:rsid w:val="00491A48"/>
    <w:rsid w:val="00491B44"/>
    <w:rsid w:val="00491E66"/>
    <w:rsid w:val="0049202D"/>
    <w:rsid w:val="00492BBD"/>
    <w:rsid w:val="00493C97"/>
    <w:rsid w:val="00494A06"/>
    <w:rsid w:val="00494B6B"/>
    <w:rsid w:val="00494CD1"/>
    <w:rsid w:val="00494D40"/>
    <w:rsid w:val="00495162"/>
    <w:rsid w:val="0049521B"/>
    <w:rsid w:val="00496472"/>
    <w:rsid w:val="00496A3C"/>
    <w:rsid w:val="00496EC1"/>
    <w:rsid w:val="0049704B"/>
    <w:rsid w:val="00497350"/>
    <w:rsid w:val="0049750E"/>
    <w:rsid w:val="00497AC7"/>
    <w:rsid w:val="00497D3D"/>
    <w:rsid w:val="004A147D"/>
    <w:rsid w:val="004A1E6E"/>
    <w:rsid w:val="004A20CD"/>
    <w:rsid w:val="004A25B0"/>
    <w:rsid w:val="004A2641"/>
    <w:rsid w:val="004A30C8"/>
    <w:rsid w:val="004A3CE0"/>
    <w:rsid w:val="004A4FE5"/>
    <w:rsid w:val="004A5436"/>
    <w:rsid w:val="004A55B9"/>
    <w:rsid w:val="004A666D"/>
    <w:rsid w:val="004A7FE2"/>
    <w:rsid w:val="004B03F8"/>
    <w:rsid w:val="004B07A6"/>
    <w:rsid w:val="004B07F9"/>
    <w:rsid w:val="004B08FB"/>
    <w:rsid w:val="004B0F46"/>
    <w:rsid w:val="004B129D"/>
    <w:rsid w:val="004B13D2"/>
    <w:rsid w:val="004B1965"/>
    <w:rsid w:val="004B1DFB"/>
    <w:rsid w:val="004B25A1"/>
    <w:rsid w:val="004B322F"/>
    <w:rsid w:val="004B3BBE"/>
    <w:rsid w:val="004B3DC3"/>
    <w:rsid w:val="004B3FD0"/>
    <w:rsid w:val="004B40F1"/>
    <w:rsid w:val="004B46FD"/>
    <w:rsid w:val="004B4CF3"/>
    <w:rsid w:val="004B4D4E"/>
    <w:rsid w:val="004B5EC4"/>
    <w:rsid w:val="004B5EC5"/>
    <w:rsid w:val="004B6A8B"/>
    <w:rsid w:val="004B771A"/>
    <w:rsid w:val="004C0402"/>
    <w:rsid w:val="004C1263"/>
    <w:rsid w:val="004C18BF"/>
    <w:rsid w:val="004C1DE5"/>
    <w:rsid w:val="004C1E15"/>
    <w:rsid w:val="004C2299"/>
    <w:rsid w:val="004C2AC5"/>
    <w:rsid w:val="004C2DBB"/>
    <w:rsid w:val="004C46A6"/>
    <w:rsid w:val="004C4720"/>
    <w:rsid w:val="004C4788"/>
    <w:rsid w:val="004C4A3D"/>
    <w:rsid w:val="004C4D88"/>
    <w:rsid w:val="004C4DD1"/>
    <w:rsid w:val="004C5310"/>
    <w:rsid w:val="004C547C"/>
    <w:rsid w:val="004C6039"/>
    <w:rsid w:val="004C6176"/>
    <w:rsid w:val="004C62A3"/>
    <w:rsid w:val="004C6381"/>
    <w:rsid w:val="004C7715"/>
    <w:rsid w:val="004C7BAD"/>
    <w:rsid w:val="004C7D3A"/>
    <w:rsid w:val="004D08E6"/>
    <w:rsid w:val="004D0BB9"/>
    <w:rsid w:val="004D13D8"/>
    <w:rsid w:val="004D14D9"/>
    <w:rsid w:val="004D1877"/>
    <w:rsid w:val="004D1B5D"/>
    <w:rsid w:val="004D1EF2"/>
    <w:rsid w:val="004D24B4"/>
    <w:rsid w:val="004D2952"/>
    <w:rsid w:val="004D2C81"/>
    <w:rsid w:val="004D2C9F"/>
    <w:rsid w:val="004D2F02"/>
    <w:rsid w:val="004D361D"/>
    <w:rsid w:val="004D3865"/>
    <w:rsid w:val="004D3F01"/>
    <w:rsid w:val="004D4427"/>
    <w:rsid w:val="004D491A"/>
    <w:rsid w:val="004D5121"/>
    <w:rsid w:val="004D53C0"/>
    <w:rsid w:val="004D617B"/>
    <w:rsid w:val="004D7048"/>
    <w:rsid w:val="004D710F"/>
    <w:rsid w:val="004D7FB2"/>
    <w:rsid w:val="004E1251"/>
    <w:rsid w:val="004E1EAD"/>
    <w:rsid w:val="004E1FFE"/>
    <w:rsid w:val="004E31D4"/>
    <w:rsid w:val="004E32EC"/>
    <w:rsid w:val="004E4100"/>
    <w:rsid w:val="004E4B3A"/>
    <w:rsid w:val="004E52D9"/>
    <w:rsid w:val="004E6409"/>
    <w:rsid w:val="004E6AA3"/>
    <w:rsid w:val="004E722F"/>
    <w:rsid w:val="004E7BCC"/>
    <w:rsid w:val="004E7EE5"/>
    <w:rsid w:val="004F096D"/>
    <w:rsid w:val="004F0D07"/>
    <w:rsid w:val="004F0DB6"/>
    <w:rsid w:val="004F13F7"/>
    <w:rsid w:val="004F2844"/>
    <w:rsid w:val="004F3504"/>
    <w:rsid w:val="004F48D0"/>
    <w:rsid w:val="004F4B2B"/>
    <w:rsid w:val="004F53CE"/>
    <w:rsid w:val="004F5570"/>
    <w:rsid w:val="004F594C"/>
    <w:rsid w:val="004F5E7F"/>
    <w:rsid w:val="004F5FCD"/>
    <w:rsid w:val="004F6F10"/>
    <w:rsid w:val="004F7248"/>
    <w:rsid w:val="004F72E2"/>
    <w:rsid w:val="004F7D5A"/>
    <w:rsid w:val="005009AC"/>
    <w:rsid w:val="00500E0E"/>
    <w:rsid w:val="005015BA"/>
    <w:rsid w:val="00503259"/>
    <w:rsid w:val="0050529C"/>
    <w:rsid w:val="005059AB"/>
    <w:rsid w:val="00506755"/>
    <w:rsid w:val="005068AD"/>
    <w:rsid w:val="00507D15"/>
    <w:rsid w:val="00510501"/>
    <w:rsid w:val="00510617"/>
    <w:rsid w:val="00510C0C"/>
    <w:rsid w:val="00510DCD"/>
    <w:rsid w:val="005116E6"/>
    <w:rsid w:val="00511BBB"/>
    <w:rsid w:val="005122DE"/>
    <w:rsid w:val="00512504"/>
    <w:rsid w:val="00512952"/>
    <w:rsid w:val="00513F1F"/>
    <w:rsid w:val="0051452B"/>
    <w:rsid w:val="00516704"/>
    <w:rsid w:val="00516C34"/>
    <w:rsid w:val="0051709F"/>
    <w:rsid w:val="00517C88"/>
    <w:rsid w:val="005205AC"/>
    <w:rsid w:val="00520910"/>
    <w:rsid w:val="00522219"/>
    <w:rsid w:val="00522B0D"/>
    <w:rsid w:val="0052301A"/>
    <w:rsid w:val="00523691"/>
    <w:rsid w:val="00524FB8"/>
    <w:rsid w:val="0052538F"/>
    <w:rsid w:val="00526DF9"/>
    <w:rsid w:val="00526F21"/>
    <w:rsid w:val="00527CB7"/>
    <w:rsid w:val="00527DA4"/>
    <w:rsid w:val="00530057"/>
    <w:rsid w:val="00530150"/>
    <w:rsid w:val="00530BAE"/>
    <w:rsid w:val="00531259"/>
    <w:rsid w:val="00531360"/>
    <w:rsid w:val="00531469"/>
    <w:rsid w:val="00531736"/>
    <w:rsid w:val="00531BE6"/>
    <w:rsid w:val="00531D60"/>
    <w:rsid w:val="005320E4"/>
    <w:rsid w:val="00532302"/>
    <w:rsid w:val="00532C5B"/>
    <w:rsid w:val="005334CF"/>
    <w:rsid w:val="0053362F"/>
    <w:rsid w:val="005336CA"/>
    <w:rsid w:val="00533C09"/>
    <w:rsid w:val="005340A2"/>
    <w:rsid w:val="00534583"/>
    <w:rsid w:val="0053467D"/>
    <w:rsid w:val="00534CD6"/>
    <w:rsid w:val="00535F52"/>
    <w:rsid w:val="0053627C"/>
    <w:rsid w:val="00536C6C"/>
    <w:rsid w:val="00536F78"/>
    <w:rsid w:val="00536F7A"/>
    <w:rsid w:val="0053706A"/>
    <w:rsid w:val="005371E5"/>
    <w:rsid w:val="0053736F"/>
    <w:rsid w:val="005379EB"/>
    <w:rsid w:val="00537D0A"/>
    <w:rsid w:val="00537D14"/>
    <w:rsid w:val="00537D5C"/>
    <w:rsid w:val="00540A4C"/>
    <w:rsid w:val="00540BD5"/>
    <w:rsid w:val="00540D2E"/>
    <w:rsid w:val="005421E6"/>
    <w:rsid w:val="00542234"/>
    <w:rsid w:val="00542275"/>
    <w:rsid w:val="0054251B"/>
    <w:rsid w:val="00543004"/>
    <w:rsid w:val="005437DC"/>
    <w:rsid w:val="00543A02"/>
    <w:rsid w:val="005442E7"/>
    <w:rsid w:val="00544857"/>
    <w:rsid w:val="005456A7"/>
    <w:rsid w:val="005459A3"/>
    <w:rsid w:val="00545FDC"/>
    <w:rsid w:val="00546B24"/>
    <w:rsid w:val="00546E0A"/>
    <w:rsid w:val="005474A0"/>
    <w:rsid w:val="00547A82"/>
    <w:rsid w:val="005505D4"/>
    <w:rsid w:val="005506E9"/>
    <w:rsid w:val="00551B34"/>
    <w:rsid w:val="00551DDB"/>
    <w:rsid w:val="005528F3"/>
    <w:rsid w:val="00552D0E"/>
    <w:rsid w:val="00553C49"/>
    <w:rsid w:val="005541CD"/>
    <w:rsid w:val="00554479"/>
    <w:rsid w:val="00554856"/>
    <w:rsid w:val="00554BAC"/>
    <w:rsid w:val="00555483"/>
    <w:rsid w:val="00555541"/>
    <w:rsid w:val="005562C3"/>
    <w:rsid w:val="00556B94"/>
    <w:rsid w:val="0055738B"/>
    <w:rsid w:val="0055744F"/>
    <w:rsid w:val="00557807"/>
    <w:rsid w:val="005609C2"/>
    <w:rsid w:val="005615A4"/>
    <w:rsid w:val="00562AC5"/>
    <w:rsid w:val="00562D7B"/>
    <w:rsid w:val="00563DD8"/>
    <w:rsid w:val="00563E0A"/>
    <w:rsid w:val="0056421D"/>
    <w:rsid w:val="00564363"/>
    <w:rsid w:val="005643AC"/>
    <w:rsid w:val="00565099"/>
    <w:rsid w:val="00565332"/>
    <w:rsid w:val="005656B5"/>
    <w:rsid w:val="005662F4"/>
    <w:rsid w:val="00566AED"/>
    <w:rsid w:val="00567F55"/>
    <w:rsid w:val="0057016C"/>
    <w:rsid w:val="005703E5"/>
    <w:rsid w:val="005706CD"/>
    <w:rsid w:val="00570B0C"/>
    <w:rsid w:val="00570BA4"/>
    <w:rsid w:val="00570F23"/>
    <w:rsid w:val="00571630"/>
    <w:rsid w:val="00571FAC"/>
    <w:rsid w:val="005720F9"/>
    <w:rsid w:val="005722B2"/>
    <w:rsid w:val="005727E7"/>
    <w:rsid w:val="00573DA6"/>
    <w:rsid w:val="00573EB2"/>
    <w:rsid w:val="005746DB"/>
    <w:rsid w:val="0057478A"/>
    <w:rsid w:val="00575032"/>
    <w:rsid w:val="005754A9"/>
    <w:rsid w:val="00575F12"/>
    <w:rsid w:val="0057775D"/>
    <w:rsid w:val="00577EFF"/>
    <w:rsid w:val="005802F3"/>
    <w:rsid w:val="00580AE7"/>
    <w:rsid w:val="00580EDE"/>
    <w:rsid w:val="0058121E"/>
    <w:rsid w:val="005820DF"/>
    <w:rsid w:val="00582F1A"/>
    <w:rsid w:val="00583769"/>
    <w:rsid w:val="00584EFD"/>
    <w:rsid w:val="00585645"/>
    <w:rsid w:val="00586703"/>
    <w:rsid w:val="005870B6"/>
    <w:rsid w:val="00587154"/>
    <w:rsid w:val="00587BA2"/>
    <w:rsid w:val="00587FD8"/>
    <w:rsid w:val="005900A8"/>
    <w:rsid w:val="0059094A"/>
    <w:rsid w:val="00590A45"/>
    <w:rsid w:val="00590E4D"/>
    <w:rsid w:val="005917E1"/>
    <w:rsid w:val="00591EF4"/>
    <w:rsid w:val="0059240C"/>
    <w:rsid w:val="0059278F"/>
    <w:rsid w:val="00592C55"/>
    <w:rsid w:val="00592C8F"/>
    <w:rsid w:val="005936A5"/>
    <w:rsid w:val="00593F2E"/>
    <w:rsid w:val="005955D2"/>
    <w:rsid w:val="005958CB"/>
    <w:rsid w:val="00595C10"/>
    <w:rsid w:val="00595CD2"/>
    <w:rsid w:val="005961B7"/>
    <w:rsid w:val="005968D8"/>
    <w:rsid w:val="00596E07"/>
    <w:rsid w:val="00597263"/>
    <w:rsid w:val="005A0736"/>
    <w:rsid w:val="005A0CC8"/>
    <w:rsid w:val="005A139A"/>
    <w:rsid w:val="005A14B8"/>
    <w:rsid w:val="005A1E73"/>
    <w:rsid w:val="005A2268"/>
    <w:rsid w:val="005A22DB"/>
    <w:rsid w:val="005A248E"/>
    <w:rsid w:val="005A4336"/>
    <w:rsid w:val="005A470C"/>
    <w:rsid w:val="005A47D5"/>
    <w:rsid w:val="005A4FA9"/>
    <w:rsid w:val="005A6553"/>
    <w:rsid w:val="005A6610"/>
    <w:rsid w:val="005A7631"/>
    <w:rsid w:val="005A7872"/>
    <w:rsid w:val="005A7E5E"/>
    <w:rsid w:val="005B077A"/>
    <w:rsid w:val="005B0931"/>
    <w:rsid w:val="005B0A20"/>
    <w:rsid w:val="005B0F0E"/>
    <w:rsid w:val="005B1291"/>
    <w:rsid w:val="005B1644"/>
    <w:rsid w:val="005B2090"/>
    <w:rsid w:val="005B31EA"/>
    <w:rsid w:val="005B3480"/>
    <w:rsid w:val="005B4C2D"/>
    <w:rsid w:val="005B4FE0"/>
    <w:rsid w:val="005B5070"/>
    <w:rsid w:val="005B5780"/>
    <w:rsid w:val="005B5BA2"/>
    <w:rsid w:val="005B6004"/>
    <w:rsid w:val="005B61A5"/>
    <w:rsid w:val="005B6C9A"/>
    <w:rsid w:val="005B7449"/>
    <w:rsid w:val="005B769C"/>
    <w:rsid w:val="005C149F"/>
    <w:rsid w:val="005C1E55"/>
    <w:rsid w:val="005C21D7"/>
    <w:rsid w:val="005C2351"/>
    <w:rsid w:val="005C2C53"/>
    <w:rsid w:val="005C2C99"/>
    <w:rsid w:val="005C31EF"/>
    <w:rsid w:val="005C45C4"/>
    <w:rsid w:val="005C463A"/>
    <w:rsid w:val="005C46FC"/>
    <w:rsid w:val="005C485E"/>
    <w:rsid w:val="005C4A3D"/>
    <w:rsid w:val="005C4E24"/>
    <w:rsid w:val="005C5089"/>
    <w:rsid w:val="005C62DC"/>
    <w:rsid w:val="005C6A0F"/>
    <w:rsid w:val="005C6E9F"/>
    <w:rsid w:val="005D0405"/>
    <w:rsid w:val="005D0662"/>
    <w:rsid w:val="005D08C4"/>
    <w:rsid w:val="005D0AAF"/>
    <w:rsid w:val="005D0BF1"/>
    <w:rsid w:val="005D1B21"/>
    <w:rsid w:val="005D1F88"/>
    <w:rsid w:val="005D30A0"/>
    <w:rsid w:val="005D37E8"/>
    <w:rsid w:val="005D388F"/>
    <w:rsid w:val="005D3A68"/>
    <w:rsid w:val="005D3E24"/>
    <w:rsid w:val="005D3E87"/>
    <w:rsid w:val="005D422C"/>
    <w:rsid w:val="005D45B4"/>
    <w:rsid w:val="005D4E30"/>
    <w:rsid w:val="005D4ED0"/>
    <w:rsid w:val="005D4FC0"/>
    <w:rsid w:val="005D5EF0"/>
    <w:rsid w:val="005D71AA"/>
    <w:rsid w:val="005D72FF"/>
    <w:rsid w:val="005D7647"/>
    <w:rsid w:val="005E0858"/>
    <w:rsid w:val="005E0D22"/>
    <w:rsid w:val="005E18F7"/>
    <w:rsid w:val="005E1E91"/>
    <w:rsid w:val="005E268F"/>
    <w:rsid w:val="005E27AB"/>
    <w:rsid w:val="005E332F"/>
    <w:rsid w:val="005E3C37"/>
    <w:rsid w:val="005E44FF"/>
    <w:rsid w:val="005E4F54"/>
    <w:rsid w:val="005E51C4"/>
    <w:rsid w:val="005E541A"/>
    <w:rsid w:val="005E5963"/>
    <w:rsid w:val="005E6D1A"/>
    <w:rsid w:val="005E7EDA"/>
    <w:rsid w:val="005F027E"/>
    <w:rsid w:val="005F0325"/>
    <w:rsid w:val="005F034E"/>
    <w:rsid w:val="005F0F61"/>
    <w:rsid w:val="005F1138"/>
    <w:rsid w:val="005F1414"/>
    <w:rsid w:val="005F15F5"/>
    <w:rsid w:val="005F1EF3"/>
    <w:rsid w:val="005F242E"/>
    <w:rsid w:val="005F26D4"/>
    <w:rsid w:val="005F44C9"/>
    <w:rsid w:val="005F4A31"/>
    <w:rsid w:val="005F500F"/>
    <w:rsid w:val="005F520B"/>
    <w:rsid w:val="005F58E4"/>
    <w:rsid w:val="005F5B3D"/>
    <w:rsid w:val="005F5F48"/>
    <w:rsid w:val="005F711E"/>
    <w:rsid w:val="005F71A0"/>
    <w:rsid w:val="005F71F6"/>
    <w:rsid w:val="005F74B9"/>
    <w:rsid w:val="0060005F"/>
    <w:rsid w:val="00600F85"/>
    <w:rsid w:val="006018B5"/>
    <w:rsid w:val="006032FF"/>
    <w:rsid w:val="00603BFE"/>
    <w:rsid w:val="00603D30"/>
    <w:rsid w:val="006058AC"/>
    <w:rsid w:val="006066BE"/>
    <w:rsid w:val="006067AC"/>
    <w:rsid w:val="00606C8D"/>
    <w:rsid w:val="00606EB5"/>
    <w:rsid w:val="00610029"/>
    <w:rsid w:val="00610552"/>
    <w:rsid w:val="00610ADC"/>
    <w:rsid w:val="00611F52"/>
    <w:rsid w:val="006120A1"/>
    <w:rsid w:val="00612802"/>
    <w:rsid w:val="0061298F"/>
    <w:rsid w:val="00612DEF"/>
    <w:rsid w:val="00613552"/>
    <w:rsid w:val="0061366A"/>
    <w:rsid w:val="00613FEB"/>
    <w:rsid w:val="00614727"/>
    <w:rsid w:val="00614787"/>
    <w:rsid w:val="00614A31"/>
    <w:rsid w:val="006165C0"/>
    <w:rsid w:val="00616ACA"/>
    <w:rsid w:val="00620A40"/>
    <w:rsid w:val="0062120A"/>
    <w:rsid w:val="00621923"/>
    <w:rsid w:val="00622C8F"/>
    <w:rsid w:val="0062373B"/>
    <w:rsid w:val="0062388B"/>
    <w:rsid w:val="00623943"/>
    <w:rsid w:val="00623A63"/>
    <w:rsid w:val="00623BD4"/>
    <w:rsid w:val="00624397"/>
    <w:rsid w:val="00625778"/>
    <w:rsid w:val="006264D3"/>
    <w:rsid w:val="006267F0"/>
    <w:rsid w:val="00626C3A"/>
    <w:rsid w:val="00627094"/>
    <w:rsid w:val="006273FB"/>
    <w:rsid w:val="00630940"/>
    <w:rsid w:val="00630C0F"/>
    <w:rsid w:val="006310C7"/>
    <w:rsid w:val="0063163B"/>
    <w:rsid w:val="006317A0"/>
    <w:rsid w:val="006322DC"/>
    <w:rsid w:val="00632726"/>
    <w:rsid w:val="006329B9"/>
    <w:rsid w:val="00632A0F"/>
    <w:rsid w:val="00633964"/>
    <w:rsid w:val="00633B92"/>
    <w:rsid w:val="00634ED4"/>
    <w:rsid w:val="00635D2D"/>
    <w:rsid w:val="00635F49"/>
    <w:rsid w:val="00635F78"/>
    <w:rsid w:val="00635FE1"/>
    <w:rsid w:val="00636387"/>
    <w:rsid w:val="00636A6B"/>
    <w:rsid w:val="00636A70"/>
    <w:rsid w:val="006373E8"/>
    <w:rsid w:val="00637BDC"/>
    <w:rsid w:val="006409FF"/>
    <w:rsid w:val="00641589"/>
    <w:rsid w:val="00641B07"/>
    <w:rsid w:val="00641BEA"/>
    <w:rsid w:val="00641C9E"/>
    <w:rsid w:val="0064222E"/>
    <w:rsid w:val="0064257A"/>
    <w:rsid w:val="006427C5"/>
    <w:rsid w:val="006429F3"/>
    <w:rsid w:val="00642A6E"/>
    <w:rsid w:val="00642DFE"/>
    <w:rsid w:val="00643546"/>
    <w:rsid w:val="00643B1A"/>
    <w:rsid w:val="006441D0"/>
    <w:rsid w:val="00645458"/>
    <w:rsid w:val="00646FC7"/>
    <w:rsid w:val="00647375"/>
    <w:rsid w:val="00650016"/>
    <w:rsid w:val="006503E0"/>
    <w:rsid w:val="00650B83"/>
    <w:rsid w:val="0065171A"/>
    <w:rsid w:val="00652185"/>
    <w:rsid w:val="0065283E"/>
    <w:rsid w:val="00652D10"/>
    <w:rsid w:val="00652FA3"/>
    <w:rsid w:val="00653936"/>
    <w:rsid w:val="006542FD"/>
    <w:rsid w:val="006543D8"/>
    <w:rsid w:val="00654482"/>
    <w:rsid w:val="00654DA5"/>
    <w:rsid w:val="00654DD4"/>
    <w:rsid w:val="00654DD5"/>
    <w:rsid w:val="00655CDB"/>
    <w:rsid w:val="00655D3E"/>
    <w:rsid w:val="00655E28"/>
    <w:rsid w:val="00655F88"/>
    <w:rsid w:val="00657312"/>
    <w:rsid w:val="0065760D"/>
    <w:rsid w:val="00660028"/>
    <w:rsid w:val="0066014B"/>
    <w:rsid w:val="006615DD"/>
    <w:rsid w:val="00661874"/>
    <w:rsid w:val="006618C6"/>
    <w:rsid w:val="00661EE2"/>
    <w:rsid w:val="00662ABC"/>
    <w:rsid w:val="006636FA"/>
    <w:rsid w:val="0066464A"/>
    <w:rsid w:val="00666909"/>
    <w:rsid w:val="00666E3A"/>
    <w:rsid w:val="006676D9"/>
    <w:rsid w:val="00667A88"/>
    <w:rsid w:val="00667CC7"/>
    <w:rsid w:val="00667D82"/>
    <w:rsid w:val="006701B4"/>
    <w:rsid w:val="006708BB"/>
    <w:rsid w:val="00670A89"/>
    <w:rsid w:val="00672075"/>
    <w:rsid w:val="00672439"/>
    <w:rsid w:val="00672625"/>
    <w:rsid w:val="00673336"/>
    <w:rsid w:val="0067440A"/>
    <w:rsid w:val="0067445E"/>
    <w:rsid w:val="00674669"/>
    <w:rsid w:val="00674A51"/>
    <w:rsid w:val="00674F2E"/>
    <w:rsid w:val="0067524E"/>
    <w:rsid w:val="00675885"/>
    <w:rsid w:val="00675AA6"/>
    <w:rsid w:val="00675FD8"/>
    <w:rsid w:val="00676B4C"/>
    <w:rsid w:val="00677782"/>
    <w:rsid w:val="00677EF1"/>
    <w:rsid w:val="00681467"/>
    <w:rsid w:val="0068167C"/>
    <w:rsid w:val="00681F24"/>
    <w:rsid w:val="00681F3F"/>
    <w:rsid w:val="0068249A"/>
    <w:rsid w:val="00683011"/>
    <w:rsid w:val="00683B27"/>
    <w:rsid w:val="00683CD4"/>
    <w:rsid w:val="00683D69"/>
    <w:rsid w:val="00683E3A"/>
    <w:rsid w:val="0068487A"/>
    <w:rsid w:val="006850E3"/>
    <w:rsid w:val="00685712"/>
    <w:rsid w:val="00685B34"/>
    <w:rsid w:val="00685DC2"/>
    <w:rsid w:val="00686010"/>
    <w:rsid w:val="006861F4"/>
    <w:rsid w:val="006871A6"/>
    <w:rsid w:val="00687384"/>
    <w:rsid w:val="00690D58"/>
    <w:rsid w:val="00691496"/>
    <w:rsid w:val="00691DEF"/>
    <w:rsid w:val="006926A7"/>
    <w:rsid w:val="00692CE7"/>
    <w:rsid w:val="00692DE0"/>
    <w:rsid w:val="00692FD9"/>
    <w:rsid w:val="0069398D"/>
    <w:rsid w:val="006941F8"/>
    <w:rsid w:val="00694261"/>
    <w:rsid w:val="00694FA5"/>
    <w:rsid w:val="006959CD"/>
    <w:rsid w:val="00695A77"/>
    <w:rsid w:val="0069612B"/>
    <w:rsid w:val="00696715"/>
    <w:rsid w:val="00696B79"/>
    <w:rsid w:val="00696E52"/>
    <w:rsid w:val="0069791F"/>
    <w:rsid w:val="006A114D"/>
    <w:rsid w:val="006A13B2"/>
    <w:rsid w:val="006A1C0C"/>
    <w:rsid w:val="006A1DA6"/>
    <w:rsid w:val="006A3E1E"/>
    <w:rsid w:val="006A4A04"/>
    <w:rsid w:val="006A4AC8"/>
    <w:rsid w:val="006A4D75"/>
    <w:rsid w:val="006A4E2F"/>
    <w:rsid w:val="006A5093"/>
    <w:rsid w:val="006A623C"/>
    <w:rsid w:val="006A64ED"/>
    <w:rsid w:val="006A6902"/>
    <w:rsid w:val="006A6C79"/>
    <w:rsid w:val="006A6E9D"/>
    <w:rsid w:val="006A6F2B"/>
    <w:rsid w:val="006A7C7E"/>
    <w:rsid w:val="006B18CB"/>
    <w:rsid w:val="006B1EB7"/>
    <w:rsid w:val="006B2040"/>
    <w:rsid w:val="006B216E"/>
    <w:rsid w:val="006B24CB"/>
    <w:rsid w:val="006B29E8"/>
    <w:rsid w:val="006B3148"/>
    <w:rsid w:val="006B428E"/>
    <w:rsid w:val="006B488B"/>
    <w:rsid w:val="006B48BF"/>
    <w:rsid w:val="006B5C11"/>
    <w:rsid w:val="006B61EB"/>
    <w:rsid w:val="006B6C52"/>
    <w:rsid w:val="006B7D9D"/>
    <w:rsid w:val="006C1333"/>
    <w:rsid w:val="006C1B34"/>
    <w:rsid w:val="006C2072"/>
    <w:rsid w:val="006C2C89"/>
    <w:rsid w:val="006C3538"/>
    <w:rsid w:val="006C3744"/>
    <w:rsid w:val="006C3AAF"/>
    <w:rsid w:val="006C3DDB"/>
    <w:rsid w:val="006C45A2"/>
    <w:rsid w:val="006C52D0"/>
    <w:rsid w:val="006C5876"/>
    <w:rsid w:val="006C5D14"/>
    <w:rsid w:val="006C6402"/>
    <w:rsid w:val="006C6B81"/>
    <w:rsid w:val="006C742B"/>
    <w:rsid w:val="006D0AAB"/>
    <w:rsid w:val="006D0F7F"/>
    <w:rsid w:val="006D1332"/>
    <w:rsid w:val="006D16D6"/>
    <w:rsid w:val="006D25DC"/>
    <w:rsid w:val="006D2CD0"/>
    <w:rsid w:val="006D2EE9"/>
    <w:rsid w:val="006D3AEB"/>
    <w:rsid w:val="006D4070"/>
    <w:rsid w:val="006D4978"/>
    <w:rsid w:val="006D4BE2"/>
    <w:rsid w:val="006D5DB2"/>
    <w:rsid w:val="006D5E2D"/>
    <w:rsid w:val="006D6446"/>
    <w:rsid w:val="006D6AAB"/>
    <w:rsid w:val="006D6EDC"/>
    <w:rsid w:val="006E0666"/>
    <w:rsid w:val="006E0B92"/>
    <w:rsid w:val="006E1CB0"/>
    <w:rsid w:val="006E2EEE"/>
    <w:rsid w:val="006E316F"/>
    <w:rsid w:val="006E35A2"/>
    <w:rsid w:val="006E3600"/>
    <w:rsid w:val="006E38B0"/>
    <w:rsid w:val="006E3E4E"/>
    <w:rsid w:val="006E40E1"/>
    <w:rsid w:val="006E4250"/>
    <w:rsid w:val="006E4969"/>
    <w:rsid w:val="006E4D5D"/>
    <w:rsid w:val="006E597C"/>
    <w:rsid w:val="006E5EEA"/>
    <w:rsid w:val="006E6243"/>
    <w:rsid w:val="006E6F2F"/>
    <w:rsid w:val="006E6FEA"/>
    <w:rsid w:val="006E73CA"/>
    <w:rsid w:val="006E7961"/>
    <w:rsid w:val="006E7DFB"/>
    <w:rsid w:val="006F0043"/>
    <w:rsid w:val="006F0785"/>
    <w:rsid w:val="006F0835"/>
    <w:rsid w:val="006F1275"/>
    <w:rsid w:val="006F1501"/>
    <w:rsid w:val="006F190A"/>
    <w:rsid w:val="006F22C8"/>
    <w:rsid w:val="006F39A3"/>
    <w:rsid w:val="006F492B"/>
    <w:rsid w:val="006F4C0B"/>
    <w:rsid w:val="006F6842"/>
    <w:rsid w:val="006F69D6"/>
    <w:rsid w:val="006F752C"/>
    <w:rsid w:val="006F76AC"/>
    <w:rsid w:val="006F7A82"/>
    <w:rsid w:val="0070052B"/>
    <w:rsid w:val="007006C7"/>
    <w:rsid w:val="00700A07"/>
    <w:rsid w:val="00700EC5"/>
    <w:rsid w:val="0070128B"/>
    <w:rsid w:val="00701410"/>
    <w:rsid w:val="00701421"/>
    <w:rsid w:val="0070142A"/>
    <w:rsid w:val="007021EF"/>
    <w:rsid w:val="00702220"/>
    <w:rsid w:val="00702639"/>
    <w:rsid w:val="00702B16"/>
    <w:rsid w:val="00702D80"/>
    <w:rsid w:val="00703182"/>
    <w:rsid w:val="007033EB"/>
    <w:rsid w:val="00703FCF"/>
    <w:rsid w:val="00704D64"/>
    <w:rsid w:val="00705C20"/>
    <w:rsid w:val="00706D57"/>
    <w:rsid w:val="00706E2F"/>
    <w:rsid w:val="007070DA"/>
    <w:rsid w:val="00711509"/>
    <w:rsid w:val="00711856"/>
    <w:rsid w:val="00711F07"/>
    <w:rsid w:val="00711F83"/>
    <w:rsid w:val="00712D8E"/>
    <w:rsid w:val="007131A2"/>
    <w:rsid w:val="0071349E"/>
    <w:rsid w:val="007136E0"/>
    <w:rsid w:val="00713B7A"/>
    <w:rsid w:val="00714977"/>
    <w:rsid w:val="00714F79"/>
    <w:rsid w:val="007153B4"/>
    <w:rsid w:val="007165D4"/>
    <w:rsid w:val="0071668E"/>
    <w:rsid w:val="00717373"/>
    <w:rsid w:val="00717A99"/>
    <w:rsid w:val="00717B4E"/>
    <w:rsid w:val="00720D44"/>
    <w:rsid w:val="00720D83"/>
    <w:rsid w:val="00720F65"/>
    <w:rsid w:val="007214AF"/>
    <w:rsid w:val="00721A25"/>
    <w:rsid w:val="00721DC9"/>
    <w:rsid w:val="007222FF"/>
    <w:rsid w:val="00722B8D"/>
    <w:rsid w:val="00724097"/>
    <w:rsid w:val="00725C5D"/>
    <w:rsid w:val="00727A4A"/>
    <w:rsid w:val="00730205"/>
    <w:rsid w:val="0073042B"/>
    <w:rsid w:val="0073058E"/>
    <w:rsid w:val="007307CB"/>
    <w:rsid w:val="00730A8E"/>
    <w:rsid w:val="00730DCF"/>
    <w:rsid w:val="00731026"/>
    <w:rsid w:val="007317FE"/>
    <w:rsid w:val="00732659"/>
    <w:rsid w:val="00732F92"/>
    <w:rsid w:val="0073331B"/>
    <w:rsid w:val="00734052"/>
    <w:rsid w:val="00734DC4"/>
    <w:rsid w:val="007352EC"/>
    <w:rsid w:val="007356B2"/>
    <w:rsid w:val="00735DF6"/>
    <w:rsid w:val="00736191"/>
    <w:rsid w:val="00736E80"/>
    <w:rsid w:val="00737254"/>
    <w:rsid w:val="00737B05"/>
    <w:rsid w:val="00737BAC"/>
    <w:rsid w:val="00737FFC"/>
    <w:rsid w:val="007401DD"/>
    <w:rsid w:val="007409CF"/>
    <w:rsid w:val="00740D1A"/>
    <w:rsid w:val="00741550"/>
    <w:rsid w:val="007415C2"/>
    <w:rsid w:val="0074288D"/>
    <w:rsid w:val="00744272"/>
    <w:rsid w:val="007442CB"/>
    <w:rsid w:val="0074488B"/>
    <w:rsid w:val="00745106"/>
    <w:rsid w:val="00745AC8"/>
    <w:rsid w:val="00745F5A"/>
    <w:rsid w:val="00746601"/>
    <w:rsid w:val="00747EF7"/>
    <w:rsid w:val="00750738"/>
    <w:rsid w:val="007508B8"/>
    <w:rsid w:val="00750B4D"/>
    <w:rsid w:val="0075154E"/>
    <w:rsid w:val="00751C67"/>
    <w:rsid w:val="00751F53"/>
    <w:rsid w:val="00752013"/>
    <w:rsid w:val="00752335"/>
    <w:rsid w:val="0075374E"/>
    <w:rsid w:val="00753756"/>
    <w:rsid w:val="00754E96"/>
    <w:rsid w:val="007550CF"/>
    <w:rsid w:val="00755A44"/>
    <w:rsid w:val="00755AFA"/>
    <w:rsid w:val="00755ED6"/>
    <w:rsid w:val="007564BF"/>
    <w:rsid w:val="0075698D"/>
    <w:rsid w:val="00757002"/>
    <w:rsid w:val="007575F8"/>
    <w:rsid w:val="00760001"/>
    <w:rsid w:val="00760316"/>
    <w:rsid w:val="0076088C"/>
    <w:rsid w:val="00760933"/>
    <w:rsid w:val="00760CDA"/>
    <w:rsid w:val="00760F6F"/>
    <w:rsid w:val="00761080"/>
    <w:rsid w:val="00762AB7"/>
    <w:rsid w:val="00762CC9"/>
    <w:rsid w:val="007631E8"/>
    <w:rsid w:val="0076359B"/>
    <w:rsid w:val="007635AB"/>
    <w:rsid w:val="0076381A"/>
    <w:rsid w:val="007644A2"/>
    <w:rsid w:val="00765BDA"/>
    <w:rsid w:val="00765D2C"/>
    <w:rsid w:val="00765D84"/>
    <w:rsid w:val="0076644B"/>
    <w:rsid w:val="007673C6"/>
    <w:rsid w:val="0076787A"/>
    <w:rsid w:val="00767E06"/>
    <w:rsid w:val="007705DA"/>
    <w:rsid w:val="007707C1"/>
    <w:rsid w:val="00770947"/>
    <w:rsid w:val="0077183E"/>
    <w:rsid w:val="007719CB"/>
    <w:rsid w:val="00771F18"/>
    <w:rsid w:val="00771FC5"/>
    <w:rsid w:val="007724F8"/>
    <w:rsid w:val="00772E95"/>
    <w:rsid w:val="0077390A"/>
    <w:rsid w:val="007739C8"/>
    <w:rsid w:val="007747D4"/>
    <w:rsid w:val="00774E48"/>
    <w:rsid w:val="007751DD"/>
    <w:rsid w:val="00775697"/>
    <w:rsid w:val="0077741D"/>
    <w:rsid w:val="0077779D"/>
    <w:rsid w:val="007810F2"/>
    <w:rsid w:val="007816AD"/>
    <w:rsid w:val="0078171F"/>
    <w:rsid w:val="00781B9D"/>
    <w:rsid w:val="007825E6"/>
    <w:rsid w:val="00782697"/>
    <w:rsid w:val="00782F6C"/>
    <w:rsid w:val="007837E2"/>
    <w:rsid w:val="00783870"/>
    <w:rsid w:val="00783924"/>
    <w:rsid w:val="00783C08"/>
    <w:rsid w:val="00784638"/>
    <w:rsid w:val="00784D70"/>
    <w:rsid w:val="00784E83"/>
    <w:rsid w:val="0078503E"/>
    <w:rsid w:val="00785BC9"/>
    <w:rsid w:val="00787972"/>
    <w:rsid w:val="00787C3B"/>
    <w:rsid w:val="00787D02"/>
    <w:rsid w:val="00787E8D"/>
    <w:rsid w:val="0079077E"/>
    <w:rsid w:val="007917F2"/>
    <w:rsid w:val="0079186B"/>
    <w:rsid w:val="0079195F"/>
    <w:rsid w:val="00791E7F"/>
    <w:rsid w:val="00792109"/>
    <w:rsid w:val="007928A0"/>
    <w:rsid w:val="00792AA0"/>
    <w:rsid w:val="00792BBA"/>
    <w:rsid w:val="00792FC1"/>
    <w:rsid w:val="00793D88"/>
    <w:rsid w:val="00794043"/>
    <w:rsid w:val="007940C6"/>
    <w:rsid w:val="007947F9"/>
    <w:rsid w:val="007948FC"/>
    <w:rsid w:val="00794E84"/>
    <w:rsid w:val="00795359"/>
    <w:rsid w:val="0079562E"/>
    <w:rsid w:val="00795A69"/>
    <w:rsid w:val="00795F7C"/>
    <w:rsid w:val="00796361"/>
    <w:rsid w:val="00796555"/>
    <w:rsid w:val="00797314"/>
    <w:rsid w:val="00797DC5"/>
    <w:rsid w:val="007A0469"/>
    <w:rsid w:val="007A052D"/>
    <w:rsid w:val="007A0E0A"/>
    <w:rsid w:val="007A251B"/>
    <w:rsid w:val="007A3AED"/>
    <w:rsid w:val="007A3C38"/>
    <w:rsid w:val="007A4995"/>
    <w:rsid w:val="007A4F22"/>
    <w:rsid w:val="007A527E"/>
    <w:rsid w:val="007A5A7C"/>
    <w:rsid w:val="007A5C08"/>
    <w:rsid w:val="007A5F70"/>
    <w:rsid w:val="007A69D6"/>
    <w:rsid w:val="007A73A3"/>
    <w:rsid w:val="007A7C95"/>
    <w:rsid w:val="007A7D18"/>
    <w:rsid w:val="007B0456"/>
    <w:rsid w:val="007B097B"/>
    <w:rsid w:val="007B0C83"/>
    <w:rsid w:val="007B1124"/>
    <w:rsid w:val="007B17DC"/>
    <w:rsid w:val="007B1971"/>
    <w:rsid w:val="007B1D5D"/>
    <w:rsid w:val="007B1FA2"/>
    <w:rsid w:val="007B23C0"/>
    <w:rsid w:val="007B3894"/>
    <w:rsid w:val="007B38F8"/>
    <w:rsid w:val="007B3C75"/>
    <w:rsid w:val="007B3D8F"/>
    <w:rsid w:val="007B4FE6"/>
    <w:rsid w:val="007B589A"/>
    <w:rsid w:val="007B5F01"/>
    <w:rsid w:val="007B6015"/>
    <w:rsid w:val="007B6519"/>
    <w:rsid w:val="007B6574"/>
    <w:rsid w:val="007B6A64"/>
    <w:rsid w:val="007B6E84"/>
    <w:rsid w:val="007B7293"/>
    <w:rsid w:val="007B7B23"/>
    <w:rsid w:val="007C01A6"/>
    <w:rsid w:val="007C087B"/>
    <w:rsid w:val="007C1E34"/>
    <w:rsid w:val="007C1F82"/>
    <w:rsid w:val="007C25E8"/>
    <w:rsid w:val="007C26C4"/>
    <w:rsid w:val="007C3B91"/>
    <w:rsid w:val="007C434A"/>
    <w:rsid w:val="007C5704"/>
    <w:rsid w:val="007C5953"/>
    <w:rsid w:val="007C5F1E"/>
    <w:rsid w:val="007C63A8"/>
    <w:rsid w:val="007C65C3"/>
    <w:rsid w:val="007C6D21"/>
    <w:rsid w:val="007C748C"/>
    <w:rsid w:val="007C77BA"/>
    <w:rsid w:val="007C7AAE"/>
    <w:rsid w:val="007D02F8"/>
    <w:rsid w:val="007D08ED"/>
    <w:rsid w:val="007D0AE2"/>
    <w:rsid w:val="007D0DC7"/>
    <w:rsid w:val="007D1025"/>
    <w:rsid w:val="007D1037"/>
    <w:rsid w:val="007D1B75"/>
    <w:rsid w:val="007D2104"/>
    <w:rsid w:val="007D252A"/>
    <w:rsid w:val="007D2700"/>
    <w:rsid w:val="007D2A2C"/>
    <w:rsid w:val="007D3047"/>
    <w:rsid w:val="007D3BBE"/>
    <w:rsid w:val="007D3F76"/>
    <w:rsid w:val="007D4D52"/>
    <w:rsid w:val="007D578C"/>
    <w:rsid w:val="007D58B5"/>
    <w:rsid w:val="007D5BC8"/>
    <w:rsid w:val="007D5D8C"/>
    <w:rsid w:val="007D6018"/>
    <w:rsid w:val="007D611A"/>
    <w:rsid w:val="007D61B1"/>
    <w:rsid w:val="007D6ACA"/>
    <w:rsid w:val="007E0184"/>
    <w:rsid w:val="007E0249"/>
    <w:rsid w:val="007E0666"/>
    <w:rsid w:val="007E082F"/>
    <w:rsid w:val="007E099F"/>
    <w:rsid w:val="007E0A19"/>
    <w:rsid w:val="007E0D46"/>
    <w:rsid w:val="007E0F3C"/>
    <w:rsid w:val="007E147F"/>
    <w:rsid w:val="007E2527"/>
    <w:rsid w:val="007E2EF1"/>
    <w:rsid w:val="007E3B51"/>
    <w:rsid w:val="007E4954"/>
    <w:rsid w:val="007E5080"/>
    <w:rsid w:val="007E53DA"/>
    <w:rsid w:val="007E652B"/>
    <w:rsid w:val="007E7604"/>
    <w:rsid w:val="007F0075"/>
    <w:rsid w:val="007F06E3"/>
    <w:rsid w:val="007F09AB"/>
    <w:rsid w:val="007F0B04"/>
    <w:rsid w:val="007F0DC5"/>
    <w:rsid w:val="007F0F97"/>
    <w:rsid w:val="007F18F0"/>
    <w:rsid w:val="007F2278"/>
    <w:rsid w:val="007F2B1F"/>
    <w:rsid w:val="007F2F0E"/>
    <w:rsid w:val="007F3C3D"/>
    <w:rsid w:val="007F3F4D"/>
    <w:rsid w:val="007F4410"/>
    <w:rsid w:val="007F458B"/>
    <w:rsid w:val="007F47E9"/>
    <w:rsid w:val="007F5040"/>
    <w:rsid w:val="007F641C"/>
    <w:rsid w:val="007F64A7"/>
    <w:rsid w:val="007F65BB"/>
    <w:rsid w:val="007F67CF"/>
    <w:rsid w:val="007F6916"/>
    <w:rsid w:val="007F6ED2"/>
    <w:rsid w:val="00800A64"/>
    <w:rsid w:val="00801C06"/>
    <w:rsid w:val="00802060"/>
    <w:rsid w:val="00802804"/>
    <w:rsid w:val="00802AA5"/>
    <w:rsid w:val="00803B60"/>
    <w:rsid w:val="00805332"/>
    <w:rsid w:val="008054B3"/>
    <w:rsid w:val="00805700"/>
    <w:rsid w:val="00805C46"/>
    <w:rsid w:val="00807403"/>
    <w:rsid w:val="00807ECA"/>
    <w:rsid w:val="00810544"/>
    <w:rsid w:val="0081069E"/>
    <w:rsid w:val="00810E36"/>
    <w:rsid w:val="00811732"/>
    <w:rsid w:val="008122C5"/>
    <w:rsid w:val="00812CCB"/>
    <w:rsid w:val="0081523C"/>
    <w:rsid w:val="0081533E"/>
    <w:rsid w:val="008159B8"/>
    <w:rsid w:val="00815A09"/>
    <w:rsid w:val="00815B94"/>
    <w:rsid w:val="00815F8D"/>
    <w:rsid w:val="00816A6C"/>
    <w:rsid w:val="00817463"/>
    <w:rsid w:val="008175CD"/>
    <w:rsid w:val="00817890"/>
    <w:rsid w:val="00817BB3"/>
    <w:rsid w:val="00817ED6"/>
    <w:rsid w:val="00820125"/>
    <w:rsid w:val="00820393"/>
    <w:rsid w:val="008206D8"/>
    <w:rsid w:val="00820965"/>
    <w:rsid w:val="00820E56"/>
    <w:rsid w:val="00821441"/>
    <w:rsid w:val="00821B19"/>
    <w:rsid w:val="00821F1E"/>
    <w:rsid w:val="00822141"/>
    <w:rsid w:val="008228D6"/>
    <w:rsid w:val="0082396A"/>
    <w:rsid w:val="00823B1D"/>
    <w:rsid w:val="00823B80"/>
    <w:rsid w:val="0082495A"/>
    <w:rsid w:val="00824A18"/>
    <w:rsid w:val="008259EE"/>
    <w:rsid w:val="00825EE8"/>
    <w:rsid w:val="00826051"/>
    <w:rsid w:val="00826312"/>
    <w:rsid w:val="00826877"/>
    <w:rsid w:val="00826BBD"/>
    <w:rsid w:val="00827630"/>
    <w:rsid w:val="008276F2"/>
    <w:rsid w:val="00827B7D"/>
    <w:rsid w:val="00827FA5"/>
    <w:rsid w:val="008301D9"/>
    <w:rsid w:val="00832039"/>
    <w:rsid w:val="00832300"/>
    <w:rsid w:val="00832660"/>
    <w:rsid w:val="00832D59"/>
    <w:rsid w:val="00832E60"/>
    <w:rsid w:val="008330AE"/>
    <w:rsid w:val="008338CD"/>
    <w:rsid w:val="00833E59"/>
    <w:rsid w:val="00834A40"/>
    <w:rsid w:val="00834F77"/>
    <w:rsid w:val="00835867"/>
    <w:rsid w:val="00836106"/>
    <w:rsid w:val="008361D0"/>
    <w:rsid w:val="008365A2"/>
    <w:rsid w:val="008367AD"/>
    <w:rsid w:val="00837F70"/>
    <w:rsid w:val="00840CF6"/>
    <w:rsid w:val="00841119"/>
    <w:rsid w:val="008411E1"/>
    <w:rsid w:val="00841A81"/>
    <w:rsid w:val="008420C2"/>
    <w:rsid w:val="00844273"/>
    <w:rsid w:val="00844B26"/>
    <w:rsid w:val="00844CF1"/>
    <w:rsid w:val="008466C0"/>
    <w:rsid w:val="00846990"/>
    <w:rsid w:val="00846AAF"/>
    <w:rsid w:val="00847890"/>
    <w:rsid w:val="00850139"/>
    <w:rsid w:val="0085026D"/>
    <w:rsid w:val="00850AD3"/>
    <w:rsid w:val="00851B3C"/>
    <w:rsid w:val="008521C8"/>
    <w:rsid w:val="00852594"/>
    <w:rsid w:val="008525B4"/>
    <w:rsid w:val="00852B1F"/>
    <w:rsid w:val="0085405A"/>
    <w:rsid w:val="00854704"/>
    <w:rsid w:val="00854C21"/>
    <w:rsid w:val="00854C68"/>
    <w:rsid w:val="00854FA2"/>
    <w:rsid w:val="00855106"/>
    <w:rsid w:val="00855571"/>
    <w:rsid w:val="00855947"/>
    <w:rsid w:val="00855D0E"/>
    <w:rsid w:val="00856889"/>
    <w:rsid w:val="00856C9C"/>
    <w:rsid w:val="00856FD2"/>
    <w:rsid w:val="008572EA"/>
    <w:rsid w:val="00857312"/>
    <w:rsid w:val="008573DA"/>
    <w:rsid w:val="008575CB"/>
    <w:rsid w:val="00857762"/>
    <w:rsid w:val="00857E4A"/>
    <w:rsid w:val="00861082"/>
    <w:rsid w:val="0086113B"/>
    <w:rsid w:val="0086124F"/>
    <w:rsid w:val="008612E6"/>
    <w:rsid w:val="00861654"/>
    <w:rsid w:val="008616EC"/>
    <w:rsid w:val="00861D88"/>
    <w:rsid w:val="00862378"/>
    <w:rsid w:val="00862536"/>
    <w:rsid w:val="00862B22"/>
    <w:rsid w:val="0086350A"/>
    <w:rsid w:val="008638A1"/>
    <w:rsid w:val="008648C7"/>
    <w:rsid w:val="00865108"/>
    <w:rsid w:val="0086528D"/>
    <w:rsid w:val="008655A7"/>
    <w:rsid w:val="008658A2"/>
    <w:rsid w:val="00865A91"/>
    <w:rsid w:val="00866FE6"/>
    <w:rsid w:val="00867D65"/>
    <w:rsid w:val="00870C0B"/>
    <w:rsid w:val="00871086"/>
    <w:rsid w:val="00871E55"/>
    <w:rsid w:val="00871E79"/>
    <w:rsid w:val="00872280"/>
    <w:rsid w:val="00872DE3"/>
    <w:rsid w:val="008731E6"/>
    <w:rsid w:val="008738AA"/>
    <w:rsid w:val="00873D68"/>
    <w:rsid w:val="00874082"/>
    <w:rsid w:val="00874A36"/>
    <w:rsid w:val="0087568B"/>
    <w:rsid w:val="0087601E"/>
    <w:rsid w:val="0087650B"/>
    <w:rsid w:val="008766DA"/>
    <w:rsid w:val="0087696E"/>
    <w:rsid w:val="00877285"/>
    <w:rsid w:val="00877446"/>
    <w:rsid w:val="00877588"/>
    <w:rsid w:val="00877B82"/>
    <w:rsid w:val="0088035C"/>
    <w:rsid w:val="0088076D"/>
    <w:rsid w:val="00880C29"/>
    <w:rsid w:val="0088100D"/>
    <w:rsid w:val="008812FC"/>
    <w:rsid w:val="00881476"/>
    <w:rsid w:val="0088174C"/>
    <w:rsid w:val="008822FE"/>
    <w:rsid w:val="00882695"/>
    <w:rsid w:val="00882E0B"/>
    <w:rsid w:val="00882F73"/>
    <w:rsid w:val="00883BFA"/>
    <w:rsid w:val="00884197"/>
    <w:rsid w:val="0088433B"/>
    <w:rsid w:val="008844EF"/>
    <w:rsid w:val="00884700"/>
    <w:rsid w:val="00885004"/>
    <w:rsid w:val="0088547C"/>
    <w:rsid w:val="00885637"/>
    <w:rsid w:val="00885EC4"/>
    <w:rsid w:val="00886191"/>
    <w:rsid w:val="00886216"/>
    <w:rsid w:val="00886923"/>
    <w:rsid w:val="00886F04"/>
    <w:rsid w:val="00887761"/>
    <w:rsid w:val="00887EE7"/>
    <w:rsid w:val="00890901"/>
    <w:rsid w:val="0089099F"/>
    <w:rsid w:val="00891004"/>
    <w:rsid w:val="008915DA"/>
    <w:rsid w:val="0089174D"/>
    <w:rsid w:val="00891793"/>
    <w:rsid w:val="00891E9A"/>
    <w:rsid w:val="0089287A"/>
    <w:rsid w:val="00892C9F"/>
    <w:rsid w:val="00892ED2"/>
    <w:rsid w:val="00893DFB"/>
    <w:rsid w:val="00894556"/>
    <w:rsid w:val="00894744"/>
    <w:rsid w:val="00894B22"/>
    <w:rsid w:val="00894CAC"/>
    <w:rsid w:val="00894CD6"/>
    <w:rsid w:val="008953A8"/>
    <w:rsid w:val="008967AA"/>
    <w:rsid w:val="0089726E"/>
    <w:rsid w:val="00897288"/>
    <w:rsid w:val="0089746E"/>
    <w:rsid w:val="00897527"/>
    <w:rsid w:val="00897740"/>
    <w:rsid w:val="00897852"/>
    <w:rsid w:val="008979B5"/>
    <w:rsid w:val="00897B3F"/>
    <w:rsid w:val="00897EB9"/>
    <w:rsid w:val="008A115F"/>
    <w:rsid w:val="008A13D8"/>
    <w:rsid w:val="008A1C34"/>
    <w:rsid w:val="008A2EB8"/>
    <w:rsid w:val="008A34B2"/>
    <w:rsid w:val="008A3760"/>
    <w:rsid w:val="008A37C3"/>
    <w:rsid w:val="008A380A"/>
    <w:rsid w:val="008A4051"/>
    <w:rsid w:val="008A5ABE"/>
    <w:rsid w:val="008A64C4"/>
    <w:rsid w:val="008A663B"/>
    <w:rsid w:val="008A70A9"/>
    <w:rsid w:val="008B00F8"/>
    <w:rsid w:val="008B0E22"/>
    <w:rsid w:val="008B1013"/>
    <w:rsid w:val="008B19A7"/>
    <w:rsid w:val="008B207E"/>
    <w:rsid w:val="008B2C74"/>
    <w:rsid w:val="008B39D7"/>
    <w:rsid w:val="008B5683"/>
    <w:rsid w:val="008B589E"/>
    <w:rsid w:val="008B6F6F"/>
    <w:rsid w:val="008B6FBA"/>
    <w:rsid w:val="008B72CE"/>
    <w:rsid w:val="008C0262"/>
    <w:rsid w:val="008C08EA"/>
    <w:rsid w:val="008C0B9C"/>
    <w:rsid w:val="008C0F96"/>
    <w:rsid w:val="008C1055"/>
    <w:rsid w:val="008C13D7"/>
    <w:rsid w:val="008C161D"/>
    <w:rsid w:val="008C1964"/>
    <w:rsid w:val="008C1DB2"/>
    <w:rsid w:val="008C2847"/>
    <w:rsid w:val="008C2DA8"/>
    <w:rsid w:val="008C2FE7"/>
    <w:rsid w:val="008C3F25"/>
    <w:rsid w:val="008C47BA"/>
    <w:rsid w:val="008C4DFE"/>
    <w:rsid w:val="008C535A"/>
    <w:rsid w:val="008C675C"/>
    <w:rsid w:val="008C6E6D"/>
    <w:rsid w:val="008C78E4"/>
    <w:rsid w:val="008D037E"/>
    <w:rsid w:val="008D2443"/>
    <w:rsid w:val="008D2BA1"/>
    <w:rsid w:val="008D2C23"/>
    <w:rsid w:val="008D38F2"/>
    <w:rsid w:val="008D3C32"/>
    <w:rsid w:val="008D3E09"/>
    <w:rsid w:val="008D53AA"/>
    <w:rsid w:val="008D5812"/>
    <w:rsid w:val="008D5AAF"/>
    <w:rsid w:val="008D6A15"/>
    <w:rsid w:val="008D6D67"/>
    <w:rsid w:val="008D6D73"/>
    <w:rsid w:val="008D6DC7"/>
    <w:rsid w:val="008D75A8"/>
    <w:rsid w:val="008D764B"/>
    <w:rsid w:val="008E0084"/>
    <w:rsid w:val="008E0439"/>
    <w:rsid w:val="008E0981"/>
    <w:rsid w:val="008E0FFA"/>
    <w:rsid w:val="008E2A1E"/>
    <w:rsid w:val="008E2D64"/>
    <w:rsid w:val="008E390B"/>
    <w:rsid w:val="008E3CF1"/>
    <w:rsid w:val="008E4226"/>
    <w:rsid w:val="008E4CA1"/>
    <w:rsid w:val="008E50DF"/>
    <w:rsid w:val="008E59E7"/>
    <w:rsid w:val="008E5AEB"/>
    <w:rsid w:val="008E66B8"/>
    <w:rsid w:val="008E6746"/>
    <w:rsid w:val="008E6A0A"/>
    <w:rsid w:val="008E734A"/>
    <w:rsid w:val="008F0438"/>
    <w:rsid w:val="008F04C4"/>
    <w:rsid w:val="008F184E"/>
    <w:rsid w:val="008F1C60"/>
    <w:rsid w:val="008F23B8"/>
    <w:rsid w:val="008F2678"/>
    <w:rsid w:val="008F2F13"/>
    <w:rsid w:val="008F35D9"/>
    <w:rsid w:val="008F44F1"/>
    <w:rsid w:val="008F4A29"/>
    <w:rsid w:val="008F4BC5"/>
    <w:rsid w:val="008F4FA1"/>
    <w:rsid w:val="008F5AEA"/>
    <w:rsid w:val="008F5BFA"/>
    <w:rsid w:val="008F5C6A"/>
    <w:rsid w:val="008F6419"/>
    <w:rsid w:val="008F7449"/>
    <w:rsid w:val="008F74AA"/>
    <w:rsid w:val="008F7897"/>
    <w:rsid w:val="008F7C02"/>
    <w:rsid w:val="0090063A"/>
    <w:rsid w:val="00900B3E"/>
    <w:rsid w:val="00900FF8"/>
    <w:rsid w:val="00901C86"/>
    <w:rsid w:val="00901D6E"/>
    <w:rsid w:val="00902F98"/>
    <w:rsid w:val="009031D3"/>
    <w:rsid w:val="009042A2"/>
    <w:rsid w:val="00904A71"/>
    <w:rsid w:val="00904F07"/>
    <w:rsid w:val="00905162"/>
    <w:rsid w:val="00905322"/>
    <w:rsid w:val="00906B1F"/>
    <w:rsid w:val="00910BB4"/>
    <w:rsid w:val="00910BD8"/>
    <w:rsid w:val="00910E3A"/>
    <w:rsid w:val="00912193"/>
    <w:rsid w:val="009122B6"/>
    <w:rsid w:val="00912957"/>
    <w:rsid w:val="00912D92"/>
    <w:rsid w:val="00914D48"/>
    <w:rsid w:val="009152D8"/>
    <w:rsid w:val="009152F5"/>
    <w:rsid w:val="0091536E"/>
    <w:rsid w:val="00915871"/>
    <w:rsid w:val="0091587B"/>
    <w:rsid w:val="00915BDE"/>
    <w:rsid w:val="00915F5C"/>
    <w:rsid w:val="00916C36"/>
    <w:rsid w:val="0091717B"/>
    <w:rsid w:val="00917443"/>
    <w:rsid w:val="0091751E"/>
    <w:rsid w:val="00917534"/>
    <w:rsid w:val="00920824"/>
    <w:rsid w:val="00920A75"/>
    <w:rsid w:val="00920C10"/>
    <w:rsid w:val="00920EC0"/>
    <w:rsid w:val="0092138D"/>
    <w:rsid w:val="00921C7D"/>
    <w:rsid w:val="0092208B"/>
    <w:rsid w:val="00922711"/>
    <w:rsid w:val="00922AD3"/>
    <w:rsid w:val="00922C0A"/>
    <w:rsid w:val="0092331A"/>
    <w:rsid w:val="00923323"/>
    <w:rsid w:val="009234C5"/>
    <w:rsid w:val="00926038"/>
    <w:rsid w:val="00926418"/>
    <w:rsid w:val="00927412"/>
    <w:rsid w:val="009306D2"/>
    <w:rsid w:val="009318C6"/>
    <w:rsid w:val="00931BCB"/>
    <w:rsid w:val="009320FC"/>
    <w:rsid w:val="009323AA"/>
    <w:rsid w:val="00932D20"/>
    <w:rsid w:val="00932F27"/>
    <w:rsid w:val="00933284"/>
    <w:rsid w:val="009339F9"/>
    <w:rsid w:val="00933BD6"/>
    <w:rsid w:val="00935224"/>
    <w:rsid w:val="0093602B"/>
    <w:rsid w:val="0093648F"/>
    <w:rsid w:val="00936F9E"/>
    <w:rsid w:val="00937F66"/>
    <w:rsid w:val="00940536"/>
    <w:rsid w:val="00941B3A"/>
    <w:rsid w:val="00941D5A"/>
    <w:rsid w:val="00942307"/>
    <w:rsid w:val="00942421"/>
    <w:rsid w:val="00942635"/>
    <w:rsid w:val="0094271C"/>
    <w:rsid w:val="00943090"/>
    <w:rsid w:val="00943CF9"/>
    <w:rsid w:val="00943F5A"/>
    <w:rsid w:val="009447B8"/>
    <w:rsid w:val="00944BF5"/>
    <w:rsid w:val="00945140"/>
    <w:rsid w:val="0094628A"/>
    <w:rsid w:val="0094737C"/>
    <w:rsid w:val="0094745A"/>
    <w:rsid w:val="00950087"/>
    <w:rsid w:val="00950314"/>
    <w:rsid w:val="00950471"/>
    <w:rsid w:val="00950BC6"/>
    <w:rsid w:val="009512FF"/>
    <w:rsid w:val="009514FC"/>
    <w:rsid w:val="00951728"/>
    <w:rsid w:val="009518CF"/>
    <w:rsid w:val="00952748"/>
    <w:rsid w:val="009527A0"/>
    <w:rsid w:val="0095305B"/>
    <w:rsid w:val="0095330F"/>
    <w:rsid w:val="0095378E"/>
    <w:rsid w:val="00953C7C"/>
    <w:rsid w:val="00953DA2"/>
    <w:rsid w:val="0095471F"/>
    <w:rsid w:val="00955900"/>
    <w:rsid w:val="0095662A"/>
    <w:rsid w:val="00956A7F"/>
    <w:rsid w:val="00956E72"/>
    <w:rsid w:val="0095702A"/>
    <w:rsid w:val="00957312"/>
    <w:rsid w:val="00957512"/>
    <w:rsid w:val="009575A2"/>
    <w:rsid w:val="00957728"/>
    <w:rsid w:val="0095790B"/>
    <w:rsid w:val="00957D5D"/>
    <w:rsid w:val="00957E20"/>
    <w:rsid w:val="00960180"/>
    <w:rsid w:val="009608C2"/>
    <w:rsid w:val="00960B80"/>
    <w:rsid w:val="00961940"/>
    <w:rsid w:val="00962F34"/>
    <w:rsid w:val="0096367B"/>
    <w:rsid w:val="00963DF3"/>
    <w:rsid w:val="00964073"/>
    <w:rsid w:val="00965597"/>
    <w:rsid w:val="009656AE"/>
    <w:rsid w:val="00967F81"/>
    <w:rsid w:val="00970494"/>
    <w:rsid w:val="009704A2"/>
    <w:rsid w:val="009704F1"/>
    <w:rsid w:val="0097070D"/>
    <w:rsid w:val="009719C7"/>
    <w:rsid w:val="009730FA"/>
    <w:rsid w:val="0097374B"/>
    <w:rsid w:val="00973C65"/>
    <w:rsid w:val="00973E22"/>
    <w:rsid w:val="00973FB3"/>
    <w:rsid w:val="00974B92"/>
    <w:rsid w:val="00974D6E"/>
    <w:rsid w:val="0097544A"/>
    <w:rsid w:val="00975F41"/>
    <w:rsid w:val="00976510"/>
    <w:rsid w:val="00980496"/>
    <w:rsid w:val="00980865"/>
    <w:rsid w:val="00981227"/>
    <w:rsid w:val="009813C4"/>
    <w:rsid w:val="0098181F"/>
    <w:rsid w:val="0098262D"/>
    <w:rsid w:val="009828D5"/>
    <w:rsid w:val="00982A00"/>
    <w:rsid w:val="00982CB7"/>
    <w:rsid w:val="00983305"/>
    <w:rsid w:val="0098397E"/>
    <w:rsid w:val="00984FFE"/>
    <w:rsid w:val="009855B8"/>
    <w:rsid w:val="009857E8"/>
    <w:rsid w:val="009858C4"/>
    <w:rsid w:val="00985982"/>
    <w:rsid w:val="0098614A"/>
    <w:rsid w:val="009868DA"/>
    <w:rsid w:val="00986B07"/>
    <w:rsid w:val="00986F41"/>
    <w:rsid w:val="009870AD"/>
    <w:rsid w:val="009875D6"/>
    <w:rsid w:val="009876B1"/>
    <w:rsid w:val="00987986"/>
    <w:rsid w:val="009915AE"/>
    <w:rsid w:val="0099256C"/>
    <w:rsid w:val="00992F4E"/>
    <w:rsid w:val="00993246"/>
    <w:rsid w:val="00993298"/>
    <w:rsid w:val="00993417"/>
    <w:rsid w:val="00993554"/>
    <w:rsid w:val="00994945"/>
    <w:rsid w:val="00994C46"/>
    <w:rsid w:val="00995173"/>
    <w:rsid w:val="00995676"/>
    <w:rsid w:val="00995B28"/>
    <w:rsid w:val="00995FC9"/>
    <w:rsid w:val="00996018"/>
    <w:rsid w:val="009963C3"/>
    <w:rsid w:val="00996BBB"/>
    <w:rsid w:val="0099736B"/>
    <w:rsid w:val="00997A3A"/>
    <w:rsid w:val="00997C33"/>
    <w:rsid w:val="00997D31"/>
    <w:rsid w:val="00997DAF"/>
    <w:rsid w:val="009A1BD9"/>
    <w:rsid w:val="009A29D6"/>
    <w:rsid w:val="009A29FC"/>
    <w:rsid w:val="009A30F5"/>
    <w:rsid w:val="009A331E"/>
    <w:rsid w:val="009A3A4A"/>
    <w:rsid w:val="009A44B3"/>
    <w:rsid w:val="009A63F2"/>
    <w:rsid w:val="009A692F"/>
    <w:rsid w:val="009A69E6"/>
    <w:rsid w:val="009A6B54"/>
    <w:rsid w:val="009A7013"/>
    <w:rsid w:val="009A756B"/>
    <w:rsid w:val="009A7A29"/>
    <w:rsid w:val="009B11F0"/>
    <w:rsid w:val="009B1FCA"/>
    <w:rsid w:val="009B23C4"/>
    <w:rsid w:val="009B26F6"/>
    <w:rsid w:val="009B2AD2"/>
    <w:rsid w:val="009B3033"/>
    <w:rsid w:val="009B3E01"/>
    <w:rsid w:val="009B4786"/>
    <w:rsid w:val="009B6273"/>
    <w:rsid w:val="009B6E03"/>
    <w:rsid w:val="009B6E36"/>
    <w:rsid w:val="009B7496"/>
    <w:rsid w:val="009B7B30"/>
    <w:rsid w:val="009B7F9C"/>
    <w:rsid w:val="009C036F"/>
    <w:rsid w:val="009C05F7"/>
    <w:rsid w:val="009C0843"/>
    <w:rsid w:val="009C098F"/>
    <w:rsid w:val="009C0B23"/>
    <w:rsid w:val="009C1678"/>
    <w:rsid w:val="009C1D45"/>
    <w:rsid w:val="009C1DEC"/>
    <w:rsid w:val="009C2AFB"/>
    <w:rsid w:val="009C2EF4"/>
    <w:rsid w:val="009C30AC"/>
    <w:rsid w:val="009C37FF"/>
    <w:rsid w:val="009C38E3"/>
    <w:rsid w:val="009C4C6D"/>
    <w:rsid w:val="009C4CC4"/>
    <w:rsid w:val="009C4EDC"/>
    <w:rsid w:val="009C4FF4"/>
    <w:rsid w:val="009C5775"/>
    <w:rsid w:val="009C5975"/>
    <w:rsid w:val="009C59F9"/>
    <w:rsid w:val="009C6344"/>
    <w:rsid w:val="009C639B"/>
    <w:rsid w:val="009C6417"/>
    <w:rsid w:val="009C6895"/>
    <w:rsid w:val="009C6FC8"/>
    <w:rsid w:val="009C7367"/>
    <w:rsid w:val="009C7969"/>
    <w:rsid w:val="009C7B14"/>
    <w:rsid w:val="009D002B"/>
    <w:rsid w:val="009D0A40"/>
    <w:rsid w:val="009D0E09"/>
    <w:rsid w:val="009D2570"/>
    <w:rsid w:val="009D2CCA"/>
    <w:rsid w:val="009D37FE"/>
    <w:rsid w:val="009D3A9D"/>
    <w:rsid w:val="009D3BEC"/>
    <w:rsid w:val="009D3ECA"/>
    <w:rsid w:val="009D42CB"/>
    <w:rsid w:val="009D44E4"/>
    <w:rsid w:val="009D4BF0"/>
    <w:rsid w:val="009D4F98"/>
    <w:rsid w:val="009D5176"/>
    <w:rsid w:val="009D62FB"/>
    <w:rsid w:val="009D6362"/>
    <w:rsid w:val="009E0841"/>
    <w:rsid w:val="009E086B"/>
    <w:rsid w:val="009E1168"/>
    <w:rsid w:val="009E124F"/>
    <w:rsid w:val="009E144D"/>
    <w:rsid w:val="009E2147"/>
    <w:rsid w:val="009E2A1A"/>
    <w:rsid w:val="009E2BCD"/>
    <w:rsid w:val="009E3031"/>
    <w:rsid w:val="009E428C"/>
    <w:rsid w:val="009E4599"/>
    <w:rsid w:val="009E459D"/>
    <w:rsid w:val="009E4779"/>
    <w:rsid w:val="009E4F80"/>
    <w:rsid w:val="009E5003"/>
    <w:rsid w:val="009E55E2"/>
    <w:rsid w:val="009E5E50"/>
    <w:rsid w:val="009E6463"/>
    <w:rsid w:val="009E6510"/>
    <w:rsid w:val="009E6543"/>
    <w:rsid w:val="009E6DFE"/>
    <w:rsid w:val="009E6E60"/>
    <w:rsid w:val="009E7AAA"/>
    <w:rsid w:val="009F027E"/>
    <w:rsid w:val="009F1C70"/>
    <w:rsid w:val="009F23D3"/>
    <w:rsid w:val="009F34E9"/>
    <w:rsid w:val="009F35DA"/>
    <w:rsid w:val="009F3D18"/>
    <w:rsid w:val="009F3F14"/>
    <w:rsid w:val="009F3F6C"/>
    <w:rsid w:val="009F3FF3"/>
    <w:rsid w:val="009F44E9"/>
    <w:rsid w:val="009F5061"/>
    <w:rsid w:val="009F5630"/>
    <w:rsid w:val="009F6C5B"/>
    <w:rsid w:val="009F70B2"/>
    <w:rsid w:val="009F7B84"/>
    <w:rsid w:val="009F7C11"/>
    <w:rsid w:val="00A00A64"/>
    <w:rsid w:val="00A00C4B"/>
    <w:rsid w:val="00A00E1A"/>
    <w:rsid w:val="00A01351"/>
    <w:rsid w:val="00A023F7"/>
    <w:rsid w:val="00A02C22"/>
    <w:rsid w:val="00A02E56"/>
    <w:rsid w:val="00A0347F"/>
    <w:rsid w:val="00A034C3"/>
    <w:rsid w:val="00A03778"/>
    <w:rsid w:val="00A03A81"/>
    <w:rsid w:val="00A03B50"/>
    <w:rsid w:val="00A051A5"/>
    <w:rsid w:val="00A05398"/>
    <w:rsid w:val="00A058F2"/>
    <w:rsid w:val="00A05A25"/>
    <w:rsid w:val="00A05F23"/>
    <w:rsid w:val="00A0657F"/>
    <w:rsid w:val="00A06C8F"/>
    <w:rsid w:val="00A07735"/>
    <w:rsid w:val="00A07B0B"/>
    <w:rsid w:val="00A07C52"/>
    <w:rsid w:val="00A07EA4"/>
    <w:rsid w:val="00A10509"/>
    <w:rsid w:val="00A106C1"/>
    <w:rsid w:val="00A11C07"/>
    <w:rsid w:val="00A121C8"/>
    <w:rsid w:val="00A12F66"/>
    <w:rsid w:val="00A132B3"/>
    <w:rsid w:val="00A13D92"/>
    <w:rsid w:val="00A141CA"/>
    <w:rsid w:val="00A14432"/>
    <w:rsid w:val="00A1557F"/>
    <w:rsid w:val="00A15A5B"/>
    <w:rsid w:val="00A1678D"/>
    <w:rsid w:val="00A1766A"/>
    <w:rsid w:val="00A176AA"/>
    <w:rsid w:val="00A17B8C"/>
    <w:rsid w:val="00A17BD9"/>
    <w:rsid w:val="00A20104"/>
    <w:rsid w:val="00A20D71"/>
    <w:rsid w:val="00A2122D"/>
    <w:rsid w:val="00A21CCA"/>
    <w:rsid w:val="00A2210F"/>
    <w:rsid w:val="00A22556"/>
    <w:rsid w:val="00A2321B"/>
    <w:rsid w:val="00A23327"/>
    <w:rsid w:val="00A23D58"/>
    <w:rsid w:val="00A23D84"/>
    <w:rsid w:val="00A23E23"/>
    <w:rsid w:val="00A244AF"/>
    <w:rsid w:val="00A24EF7"/>
    <w:rsid w:val="00A2513C"/>
    <w:rsid w:val="00A256A2"/>
    <w:rsid w:val="00A256DF"/>
    <w:rsid w:val="00A25E77"/>
    <w:rsid w:val="00A264FD"/>
    <w:rsid w:val="00A2651A"/>
    <w:rsid w:val="00A2680B"/>
    <w:rsid w:val="00A26B8F"/>
    <w:rsid w:val="00A26DFF"/>
    <w:rsid w:val="00A27369"/>
    <w:rsid w:val="00A278ED"/>
    <w:rsid w:val="00A27B79"/>
    <w:rsid w:val="00A30C35"/>
    <w:rsid w:val="00A30C71"/>
    <w:rsid w:val="00A30EED"/>
    <w:rsid w:val="00A312D2"/>
    <w:rsid w:val="00A31875"/>
    <w:rsid w:val="00A318C3"/>
    <w:rsid w:val="00A31F7B"/>
    <w:rsid w:val="00A328B6"/>
    <w:rsid w:val="00A32B42"/>
    <w:rsid w:val="00A32B7F"/>
    <w:rsid w:val="00A33AEC"/>
    <w:rsid w:val="00A33B1A"/>
    <w:rsid w:val="00A34525"/>
    <w:rsid w:val="00A3498C"/>
    <w:rsid w:val="00A34BE6"/>
    <w:rsid w:val="00A34EAE"/>
    <w:rsid w:val="00A353A8"/>
    <w:rsid w:val="00A3597A"/>
    <w:rsid w:val="00A35D53"/>
    <w:rsid w:val="00A36A22"/>
    <w:rsid w:val="00A36AC9"/>
    <w:rsid w:val="00A36AE7"/>
    <w:rsid w:val="00A36C14"/>
    <w:rsid w:val="00A36C1F"/>
    <w:rsid w:val="00A37B96"/>
    <w:rsid w:val="00A37F20"/>
    <w:rsid w:val="00A400C2"/>
    <w:rsid w:val="00A40437"/>
    <w:rsid w:val="00A41033"/>
    <w:rsid w:val="00A41429"/>
    <w:rsid w:val="00A421AD"/>
    <w:rsid w:val="00A4220A"/>
    <w:rsid w:val="00A42DA9"/>
    <w:rsid w:val="00A43420"/>
    <w:rsid w:val="00A43857"/>
    <w:rsid w:val="00A43D34"/>
    <w:rsid w:val="00A43D84"/>
    <w:rsid w:val="00A443CA"/>
    <w:rsid w:val="00A44E23"/>
    <w:rsid w:val="00A44F8B"/>
    <w:rsid w:val="00A45E3C"/>
    <w:rsid w:val="00A45E71"/>
    <w:rsid w:val="00A462A5"/>
    <w:rsid w:val="00A46841"/>
    <w:rsid w:val="00A469DB"/>
    <w:rsid w:val="00A4784C"/>
    <w:rsid w:val="00A506A6"/>
    <w:rsid w:val="00A50831"/>
    <w:rsid w:val="00A513D3"/>
    <w:rsid w:val="00A524B2"/>
    <w:rsid w:val="00A525F1"/>
    <w:rsid w:val="00A52705"/>
    <w:rsid w:val="00A529CC"/>
    <w:rsid w:val="00A5362C"/>
    <w:rsid w:val="00A536CB"/>
    <w:rsid w:val="00A54114"/>
    <w:rsid w:val="00A541B3"/>
    <w:rsid w:val="00A54676"/>
    <w:rsid w:val="00A548B9"/>
    <w:rsid w:val="00A54A44"/>
    <w:rsid w:val="00A54E1A"/>
    <w:rsid w:val="00A55224"/>
    <w:rsid w:val="00A5568F"/>
    <w:rsid w:val="00A570DC"/>
    <w:rsid w:val="00A57106"/>
    <w:rsid w:val="00A57219"/>
    <w:rsid w:val="00A5785E"/>
    <w:rsid w:val="00A57E0B"/>
    <w:rsid w:val="00A57FAB"/>
    <w:rsid w:val="00A604DE"/>
    <w:rsid w:val="00A60FBA"/>
    <w:rsid w:val="00A61449"/>
    <w:rsid w:val="00A61C21"/>
    <w:rsid w:val="00A628C0"/>
    <w:rsid w:val="00A62FBE"/>
    <w:rsid w:val="00A632C3"/>
    <w:rsid w:val="00A63BBE"/>
    <w:rsid w:val="00A65074"/>
    <w:rsid w:val="00A65650"/>
    <w:rsid w:val="00A66177"/>
    <w:rsid w:val="00A6631D"/>
    <w:rsid w:val="00A66417"/>
    <w:rsid w:val="00A666C6"/>
    <w:rsid w:val="00A66A73"/>
    <w:rsid w:val="00A671DA"/>
    <w:rsid w:val="00A67733"/>
    <w:rsid w:val="00A67961"/>
    <w:rsid w:val="00A7021E"/>
    <w:rsid w:val="00A71031"/>
    <w:rsid w:val="00A71920"/>
    <w:rsid w:val="00A71BD0"/>
    <w:rsid w:val="00A71BD2"/>
    <w:rsid w:val="00A72EF9"/>
    <w:rsid w:val="00A73521"/>
    <w:rsid w:val="00A7366B"/>
    <w:rsid w:val="00A73D6D"/>
    <w:rsid w:val="00A746CA"/>
    <w:rsid w:val="00A74992"/>
    <w:rsid w:val="00A7604A"/>
    <w:rsid w:val="00A7669D"/>
    <w:rsid w:val="00A766E5"/>
    <w:rsid w:val="00A77985"/>
    <w:rsid w:val="00A81154"/>
    <w:rsid w:val="00A8130F"/>
    <w:rsid w:val="00A82993"/>
    <w:rsid w:val="00A82DE7"/>
    <w:rsid w:val="00A82DEE"/>
    <w:rsid w:val="00A830D9"/>
    <w:rsid w:val="00A841B4"/>
    <w:rsid w:val="00A848DA"/>
    <w:rsid w:val="00A84D46"/>
    <w:rsid w:val="00A84E04"/>
    <w:rsid w:val="00A8566C"/>
    <w:rsid w:val="00A85856"/>
    <w:rsid w:val="00A85A64"/>
    <w:rsid w:val="00A85AEC"/>
    <w:rsid w:val="00A85C64"/>
    <w:rsid w:val="00A85C95"/>
    <w:rsid w:val="00A86C1F"/>
    <w:rsid w:val="00A90225"/>
    <w:rsid w:val="00A90374"/>
    <w:rsid w:val="00A90548"/>
    <w:rsid w:val="00A9073A"/>
    <w:rsid w:val="00A90D9E"/>
    <w:rsid w:val="00A9151B"/>
    <w:rsid w:val="00A919FF"/>
    <w:rsid w:val="00A91B09"/>
    <w:rsid w:val="00A928CA"/>
    <w:rsid w:val="00A92C7D"/>
    <w:rsid w:val="00A92ECD"/>
    <w:rsid w:val="00A93606"/>
    <w:rsid w:val="00A937E6"/>
    <w:rsid w:val="00A93AE1"/>
    <w:rsid w:val="00A944FC"/>
    <w:rsid w:val="00A94C59"/>
    <w:rsid w:val="00A94DC3"/>
    <w:rsid w:val="00A95063"/>
    <w:rsid w:val="00A95278"/>
    <w:rsid w:val="00A9575A"/>
    <w:rsid w:val="00A95978"/>
    <w:rsid w:val="00A95A92"/>
    <w:rsid w:val="00A95FFB"/>
    <w:rsid w:val="00A96602"/>
    <w:rsid w:val="00A968C9"/>
    <w:rsid w:val="00A96FBA"/>
    <w:rsid w:val="00A97BB0"/>
    <w:rsid w:val="00AA00B8"/>
    <w:rsid w:val="00AA0194"/>
    <w:rsid w:val="00AA03B4"/>
    <w:rsid w:val="00AA04B9"/>
    <w:rsid w:val="00AA0913"/>
    <w:rsid w:val="00AA0C0B"/>
    <w:rsid w:val="00AA0DFA"/>
    <w:rsid w:val="00AA2BEF"/>
    <w:rsid w:val="00AA2C40"/>
    <w:rsid w:val="00AA2F88"/>
    <w:rsid w:val="00AA39E5"/>
    <w:rsid w:val="00AA3A0E"/>
    <w:rsid w:val="00AA4182"/>
    <w:rsid w:val="00AA4C12"/>
    <w:rsid w:val="00AA4E9B"/>
    <w:rsid w:val="00AA5104"/>
    <w:rsid w:val="00AA5851"/>
    <w:rsid w:val="00AA5FCD"/>
    <w:rsid w:val="00AA60B7"/>
    <w:rsid w:val="00AA66FC"/>
    <w:rsid w:val="00AA69C5"/>
    <w:rsid w:val="00AA7A61"/>
    <w:rsid w:val="00AA7E3A"/>
    <w:rsid w:val="00AB0137"/>
    <w:rsid w:val="00AB0517"/>
    <w:rsid w:val="00AB0808"/>
    <w:rsid w:val="00AB081D"/>
    <w:rsid w:val="00AB1692"/>
    <w:rsid w:val="00AB2910"/>
    <w:rsid w:val="00AB2958"/>
    <w:rsid w:val="00AB2F61"/>
    <w:rsid w:val="00AB30C3"/>
    <w:rsid w:val="00AB317B"/>
    <w:rsid w:val="00AB47AC"/>
    <w:rsid w:val="00AB4E7A"/>
    <w:rsid w:val="00AB55B0"/>
    <w:rsid w:val="00AB63BC"/>
    <w:rsid w:val="00AB655A"/>
    <w:rsid w:val="00AB6569"/>
    <w:rsid w:val="00AB6700"/>
    <w:rsid w:val="00AB6D5F"/>
    <w:rsid w:val="00AB6FA7"/>
    <w:rsid w:val="00AB733D"/>
    <w:rsid w:val="00AB73EF"/>
    <w:rsid w:val="00AB797D"/>
    <w:rsid w:val="00AB7D92"/>
    <w:rsid w:val="00AC0925"/>
    <w:rsid w:val="00AC0CC0"/>
    <w:rsid w:val="00AC13BC"/>
    <w:rsid w:val="00AC1931"/>
    <w:rsid w:val="00AC19BA"/>
    <w:rsid w:val="00AC20A8"/>
    <w:rsid w:val="00AC21F8"/>
    <w:rsid w:val="00AC2832"/>
    <w:rsid w:val="00AC2AF5"/>
    <w:rsid w:val="00AC2B95"/>
    <w:rsid w:val="00AC30FD"/>
    <w:rsid w:val="00AC37FC"/>
    <w:rsid w:val="00AC3B8F"/>
    <w:rsid w:val="00AC3C2F"/>
    <w:rsid w:val="00AC3C7A"/>
    <w:rsid w:val="00AC46C1"/>
    <w:rsid w:val="00AC4AA7"/>
    <w:rsid w:val="00AC4C49"/>
    <w:rsid w:val="00AC4E92"/>
    <w:rsid w:val="00AC56FD"/>
    <w:rsid w:val="00AC5B4D"/>
    <w:rsid w:val="00AC642C"/>
    <w:rsid w:val="00AC663C"/>
    <w:rsid w:val="00AC68DB"/>
    <w:rsid w:val="00AC798F"/>
    <w:rsid w:val="00AC7C2C"/>
    <w:rsid w:val="00AC7E9E"/>
    <w:rsid w:val="00AD0184"/>
    <w:rsid w:val="00AD0B8B"/>
    <w:rsid w:val="00AD0D73"/>
    <w:rsid w:val="00AD0DCA"/>
    <w:rsid w:val="00AD0F5D"/>
    <w:rsid w:val="00AD1360"/>
    <w:rsid w:val="00AD2CEE"/>
    <w:rsid w:val="00AD3222"/>
    <w:rsid w:val="00AD3413"/>
    <w:rsid w:val="00AD4C0A"/>
    <w:rsid w:val="00AD4C94"/>
    <w:rsid w:val="00AD4F43"/>
    <w:rsid w:val="00AD5822"/>
    <w:rsid w:val="00AD5A58"/>
    <w:rsid w:val="00AD5D6F"/>
    <w:rsid w:val="00AD5D8F"/>
    <w:rsid w:val="00AD620F"/>
    <w:rsid w:val="00AD6665"/>
    <w:rsid w:val="00AD6BEB"/>
    <w:rsid w:val="00AD7900"/>
    <w:rsid w:val="00AD79F0"/>
    <w:rsid w:val="00AD7A60"/>
    <w:rsid w:val="00AE03D5"/>
    <w:rsid w:val="00AE042E"/>
    <w:rsid w:val="00AE0594"/>
    <w:rsid w:val="00AE08E0"/>
    <w:rsid w:val="00AE14EE"/>
    <w:rsid w:val="00AE18B6"/>
    <w:rsid w:val="00AE1A5A"/>
    <w:rsid w:val="00AE1D15"/>
    <w:rsid w:val="00AE1FD5"/>
    <w:rsid w:val="00AE220C"/>
    <w:rsid w:val="00AE2FA3"/>
    <w:rsid w:val="00AE3A7E"/>
    <w:rsid w:val="00AE3C55"/>
    <w:rsid w:val="00AE3DFA"/>
    <w:rsid w:val="00AE42B8"/>
    <w:rsid w:val="00AE43A9"/>
    <w:rsid w:val="00AE4817"/>
    <w:rsid w:val="00AE5D5A"/>
    <w:rsid w:val="00AE5DD4"/>
    <w:rsid w:val="00AE7814"/>
    <w:rsid w:val="00AE7B15"/>
    <w:rsid w:val="00AF0521"/>
    <w:rsid w:val="00AF0524"/>
    <w:rsid w:val="00AF11F2"/>
    <w:rsid w:val="00AF137D"/>
    <w:rsid w:val="00AF1CF7"/>
    <w:rsid w:val="00AF25C7"/>
    <w:rsid w:val="00AF3C15"/>
    <w:rsid w:val="00AF3FF9"/>
    <w:rsid w:val="00AF4946"/>
    <w:rsid w:val="00AF4E42"/>
    <w:rsid w:val="00AF4F89"/>
    <w:rsid w:val="00AF569F"/>
    <w:rsid w:val="00AF575A"/>
    <w:rsid w:val="00AF5808"/>
    <w:rsid w:val="00AF5825"/>
    <w:rsid w:val="00AF5C7E"/>
    <w:rsid w:val="00AF61CE"/>
    <w:rsid w:val="00AF6B0B"/>
    <w:rsid w:val="00AF7764"/>
    <w:rsid w:val="00AF7986"/>
    <w:rsid w:val="00AF7AC1"/>
    <w:rsid w:val="00AF7AD2"/>
    <w:rsid w:val="00B0072D"/>
    <w:rsid w:val="00B01E75"/>
    <w:rsid w:val="00B02FC2"/>
    <w:rsid w:val="00B04567"/>
    <w:rsid w:val="00B0465E"/>
    <w:rsid w:val="00B047E8"/>
    <w:rsid w:val="00B05380"/>
    <w:rsid w:val="00B0640B"/>
    <w:rsid w:val="00B069C6"/>
    <w:rsid w:val="00B07125"/>
    <w:rsid w:val="00B075F1"/>
    <w:rsid w:val="00B07A4F"/>
    <w:rsid w:val="00B07B11"/>
    <w:rsid w:val="00B07E21"/>
    <w:rsid w:val="00B11254"/>
    <w:rsid w:val="00B11337"/>
    <w:rsid w:val="00B129E7"/>
    <w:rsid w:val="00B12AD6"/>
    <w:rsid w:val="00B1311E"/>
    <w:rsid w:val="00B13D6F"/>
    <w:rsid w:val="00B14673"/>
    <w:rsid w:val="00B14728"/>
    <w:rsid w:val="00B14D9A"/>
    <w:rsid w:val="00B15490"/>
    <w:rsid w:val="00B15666"/>
    <w:rsid w:val="00B16724"/>
    <w:rsid w:val="00B177FB"/>
    <w:rsid w:val="00B203C5"/>
    <w:rsid w:val="00B20DC1"/>
    <w:rsid w:val="00B22A95"/>
    <w:rsid w:val="00B23110"/>
    <w:rsid w:val="00B234B4"/>
    <w:rsid w:val="00B23697"/>
    <w:rsid w:val="00B238C7"/>
    <w:rsid w:val="00B23B5B"/>
    <w:rsid w:val="00B24135"/>
    <w:rsid w:val="00B2426C"/>
    <w:rsid w:val="00B250C4"/>
    <w:rsid w:val="00B25B56"/>
    <w:rsid w:val="00B263DC"/>
    <w:rsid w:val="00B276DB"/>
    <w:rsid w:val="00B277C1"/>
    <w:rsid w:val="00B2786D"/>
    <w:rsid w:val="00B27C31"/>
    <w:rsid w:val="00B30656"/>
    <w:rsid w:val="00B30776"/>
    <w:rsid w:val="00B30F54"/>
    <w:rsid w:val="00B30F74"/>
    <w:rsid w:val="00B311E9"/>
    <w:rsid w:val="00B318FD"/>
    <w:rsid w:val="00B32E08"/>
    <w:rsid w:val="00B32E4B"/>
    <w:rsid w:val="00B332B5"/>
    <w:rsid w:val="00B33BD0"/>
    <w:rsid w:val="00B344B5"/>
    <w:rsid w:val="00B34896"/>
    <w:rsid w:val="00B34954"/>
    <w:rsid w:val="00B34989"/>
    <w:rsid w:val="00B349A9"/>
    <w:rsid w:val="00B34BE0"/>
    <w:rsid w:val="00B34D4E"/>
    <w:rsid w:val="00B3552F"/>
    <w:rsid w:val="00B358D2"/>
    <w:rsid w:val="00B35A05"/>
    <w:rsid w:val="00B35B71"/>
    <w:rsid w:val="00B35B7F"/>
    <w:rsid w:val="00B35BC7"/>
    <w:rsid w:val="00B362CA"/>
    <w:rsid w:val="00B365BB"/>
    <w:rsid w:val="00B368E8"/>
    <w:rsid w:val="00B369C5"/>
    <w:rsid w:val="00B36C09"/>
    <w:rsid w:val="00B36D53"/>
    <w:rsid w:val="00B40BB1"/>
    <w:rsid w:val="00B41737"/>
    <w:rsid w:val="00B41B39"/>
    <w:rsid w:val="00B42B23"/>
    <w:rsid w:val="00B430AF"/>
    <w:rsid w:val="00B45E65"/>
    <w:rsid w:val="00B47131"/>
    <w:rsid w:val="00B47EF4"/>
    <w:rsid w:val="00B47F09"/>
    <w:rsid w:val="00B50564"/>
    <w:rsid w:val="00B5059B"/>
    <w:rsid w:val="00B50B4C"/>
    <w:rsid w:val="00B515F9"/>
    <w:rsid w:val="00B519AB"/>
    <w:rsid w:val="00B52CBE"/>
    <w:rsid w:val="00B52E7B"/>
    <w:rsid w:val="00B52F6B"/>
    <w:rsid w:val="00B53867"/>
    <w:rsid w:val="00B53E78"/>
    <w:rsid w:val="00B543CB"/>
    <w:rsid w:val="00B543FD"/>
    <w:rsid w:val="00B55538"/>
    <w:rsid w:val="00B56208"/>
    <w:rsid w:val="00B57015"/>
    <w:rsid w:val="00B5799E"/>
    <w:rsid w:val="00B579A5"/>
    <w:rsid w:val="00B57C17"/>
    <w:rsid w:val="00B57D8C"/>
    <w:rsid w:val="00B60208"/>
    <w:rsid w:val="00B61B4B"/>
    <w:rsid w:val="00B62B1E"/>
    <w:rsid w:val="00B62D99"/>
    <w:rsid w:val="00B63DE0"/>
    <w:rsid w:val="00B6563E"/>
    <w:rsid w:val="00B658B5"/>
    <w:rsid w:val="00B65E1C"/>
    <w:rsid w:val="00B66221"/>
    <w:rsid w:val="00B66399"/>
    <w:rsid w:val="00B67046"/>
    <w:rsid w:val="00B7103C"/>
    <w:rsid w:val="00B7138F"/>
    <w:rsid w:val="00B7163A"/>
    <w:rsid w:val="00B716C6"/>
    <w:rsid w:val="00B72239"/>
    <w:rsid w:val="00B729B6"/>
    <w:rsid w:val="00B72B1E"/>
    <w:rsid w:val="00B72F69"/>
    <w:rsid w:val="00B73366"/>
    <w:rsid w:val="00B7392C"/>
    <w:rsid w:val="00B73E0D"/>
    <w:rsid w:val="00B74250"/>
    <w:rsid w:val="00B74D99"/>
    <w:rsid w:val="00B75501"/>
    <w:rsid w:val="00B75B7C"/>
    <w:rsid w:val="00B75E41"/>
    <w:rsid w:val="00B76587"/>
    <w:rsid w:val="00B76A65"/>
    <w:rsid w:val="00B77623"/>
    <w:rsid w:val="00B80423"/>
    <w:rsid w:val="00B804C5"/>
    <w:rsid w:val="00B807C1"/>
    <w:rsid w:val="00B80A55"/>
    <w:rsid w:val="00B8120E"/>
    <w:rsid w:val="00B81FB1"/>
    <w:rsid w:val="00B821CE"/>
    <w:rsid w:val="00B83042"/>
    <w:rsid w:val="00B8508A"/>
    <w:rsid w:val="00B850BF"/>
    <w:rsid w:val="00B85C0B"/>
    <w:rsid w:val="00B8637F"/>
    <w:rsid w:val="00B863C2"/>
    <w:rsid w:val="00B86BE2"/>
    <w:rsid w:val="00B86E76"/>
    <w:rsid w:val="00B86FAF"/>
    <w:rsid w:val="00B871D5"/>
    <w:rsid w:val="00B907C8"/>
    <w:rsid w:val="00B91832"/>
    <w:rsid w:val="00B91C05"/>
    <w:rsid w:val="00B91DF5"/>
    <w:rsid w:val="00B922FF"/>
    <w:rsid w:val="00B925CF"/>
    <w:rsid w:val="00B93080"/>
    <w:rsid w:val="00B93445"/>
    <w:rsid w:val="00B934C4"/>
    <w:rsid w:val="00B935C5"/>
    <w:rsid w:val="00B93F1C"/>
    <w:rsid w:val="00B944CC"/>
    <w:rsid w:val="00B94820"/>
    <w:rsid w:val="00B948BC"/>
    <w:rsid w:val="00B94E87"/>
    <w:rsid w:val="00B94E96"/>
    <w:rsid w:val="00B9519E"/>
    <w:rsid w:val="00B9556A"/>
    <w:rsid w:val="00B963B7"/>
    <w:rsid w:val="00B96537"/>
    <w:rsid w:val="00B970B2"/>
    <w:rsid w:val="00B970CA"/>
    <w:rsid w:val="00B97377"/>
    <w:rsid w:val="00B97A1B"/>
    <w:rsid w:val="00BA08D9"/>
    <w:rsid w:val="00BA0ED9"/>
    <w:rsid w:val="00BA1105"/>
    <w:rsid w:val="00BA132D"/>
    <w:rsid w:val="00BA18FA"/>
    <w:rsid w:val="00BA1E78"/>
    <w:rsid w:val="00BA2111"/>
    <w:rsid w:val="00BA22C0"/>
    <w:rsid w:val="00BA3439"/>
    <w:rsid w:val="00BA4D81"/>
    <w:rsid w:val="00BA52AE"/>
    <w:rsid w:val="00BA582E"/>
    <w:rsid w:val="00BA5EF4"/>
    <w:rsid w:val="00BA6F3A"/>
    <w:rsid w:val="00BA724C"/>
    <w:rsid w:val="00BB33A6"/>
    <w:rsid w:val="00BB38BD"/>
    <w:rsid w:val="00BB38EE"/>
    <w:rsid w:val="00BB398B"/>
    <w:rsid w:val="00BB3C74"/>
    <w:rsid w:val="00BB44BA"/>
    <w:rsid w:val="00BB4C63"/>
    <w:rsid w:val="00BB52CD"/>
    <w:rsid w:val="00BB5762"/>
    <w:rsid w:val="00BB6368"/>
    <w:rsid w:val="00BB63A8"/>
    <w:rsid w:val="00BB6710"/>
    <w:rsid w:val="00BC07B8"/>
    <w:rsid w:val="00BC0B0C"/>
    <w:rsid w:val="00BC0D40"/>
    <w:rsid w:val="00BC0E72"/>
    <w:rsid w:val="00BC26AE"/>
    <w:rsid w:val="00BC2A74"/>
    <w:rsid w:val="00BC2DC4"/>
    <w:rsid w:val="00BC3B48"/>
    <w:rsid w:val="00BC3C0F"/>
    <w:rsid w:val="00BC3FF3"/>
    <w:rsid w:val="00BC4671"/>
    <w:rsid w:val="00BC4815"/>
    <w:rsid w:val="00BC553A"/>
    <w:rsid w:val="00BC6315"/>
    <w:rsid w:val="00BC6339"/>
    <w:rsid w:val="00BC6510"/>
    <w:rsid w:val="00BC7A0A"/>
    <w:rsid w:val="00BD009D"/>
    <w:rsid w:val="00BD017D"/>
    <w:rsid w:val="00BD02E3"/>
    <w:rsid w:val="00BD0405"/>
    <w:rsid w:val="00BD05A4"/>
    <w:rsid w:val="00BD1300"/>
    <w:rsid w:val="00BD152A"/>
    <w:rsid w:val="00BD2F19"/>
    <w:rsid w:val="00BD32B8"/>
    <w:rsid w:val="00BD4206"/>
    <w:rsid w:val="00BD4353"/>
    <w:rsid w:val="00BD4432"/>
    <w:rsid w:val="00BD4485"/>
    <w:rsid w:val="00BD4EFE"/>
    <w:rsid w:val="00BD5F6F"/>
    <w:rsid w:val="00BD612F"/>
    <w:rsid w:val="00BD6E27"/>
    <w:rsid w:val="00BD7413"/>
    <w:rsid w:val="00BD7A80"/>
    <w:rsid w:val="00BD7E31"/>
    <w:rsid w:val="00BE2C24"/>
    <w:rsid w:val="00BE3BF8"/>
    <w:rsid w:val="00BE3EF8"/>
    <w:rsid w:val="00BE483A"/>
    <w:rsid w:val="00BE48C4"/>
    <w:rsid w:val="00BE4C62"/>
    <w:rsid w:val="00BE51C4"/>
    <w:rsid w:val="00BE56D8"/>
    <w:rsid w:val="00BE5A62"/>
    <w:rsid w:val="00BE656C"/>
    <w:rsid w:val="00BE671C"/>
    <w:rsid w:val="00BE6D05"/>
    <w:rsid w:val="00BE771E"/>
    <w:rsid w:val="00BF0211"/>
    <w:rsid w:val="00BF0EF0"/>
    <w:rsid w:val="00BF109D"/>
    <w:rsid w:val="00BF1CC3"/>
    <w:rsid w:val="00BF2E12"/>
    <w:rsid w:val="00BF2F5C"/>
    <w:rsid w:val="00BF4420"/>
    <w:rsid w:val="00BF4867"/>
    <w:rsid w:val="00BF4D36"/>
    <w:rsid w:val="00BF5569"/>
    <w:rsid w:val="00BF5636"/>
    <w:rsid w:val="00BF57C1"/>
    <w:rsid w:val="00BF58A9"/>
    <w:rsid w:val="00BF6950"/>
    <w:rsid w:val="00BF6B2B"/>
    <w:rsid w:val="00BF6C11"/>
    <w:rsid w:val="00BF6E2C"/>
    <w:rsid w:val="00BF791E"/>
    <w:rsid w:val="00C0010B"/>
    <w:rsid w:val="00C00BF7"/>
    <w:rsid w:val="00C0215D"/>
    <w:rsid w:val="00C024F2"/>
    <w:rsid w:val="00C02529"/>
    <w:rsid w:val="00C0302C"/>
    <w:rsid w:val="00C03218"/>
    <w:rsid w:val="00C03DBD"/>
    <w:rsid w:val="00C0458E"/>
    <w:rsid w:val="00C0478B"/>
    <w:rsid w:val="00C04AB7"/>
    <w:rsid w:val="00C04D06"/>
    <w:rsid w:val="00C06067"/>
    <w:rsid w:val="00C066DD"/>
    <w:rsid w:val="00C06AC7"/>
    <w:rsid w:val="00C06D99"/>
    <w:rsid w:val="00C07EAB"/>
    <w:rsid w:val="00C118AA"/>
    <w:rsid w:val="00C11A60"/>
    <w:rsid w:val="00C12089"/>
    <w:rsid w:val="00C12249"/>
    <w:rsid w:val="00C12CB7"/>
    <w:rsid w:val="00C13DCD"/>
    <w:rsid w:val="00C14D11"/>
    <w:rsid w:val="00C15B0D"/>
    <w:rsid w:val="00C15CAE"/>
    <w:rsid w:val="00C15E77"/>
    <w:rsid w:val="00C15EF5"/>
    <w:rsid w:val="00C160BB"/>
    <w:rsid w:val="00C1677A"/>
    <w:rsid w:val="00C16A35"/>
    <w:rsid w:val="00C1766C"/>
    <w:rsid w:val="00C17A9B"/>
    <w:rsid w:val="00C207FE"/>
    <w:rsid w:val="00C20F77"/>
    <w:rsid w:val="00C20FBB"/>
    <w:rsid w:val="00C21C22"/>
    <w:rsid w:val="00C22225"/>
    <w:rsid w:val="00C22526"/>
    <w:rsid w:val="00C23106"/>
    <w:rsid w:val="00C23B09"/>
    <w:rsid w:val="00C2439B"/>
    <w:rsid w:val="00C247F1"/>
    <w:rsid w:val="00C24B8B"/>
    <w:rsid w:val="00C24E3C"/>
    <w:rsid w:val="00C2597B"/>
    <w:rsid w:val="00C25A7D"/>
    <w:rsid w:val="00C25E69"/>
    <w:rsid w:val="00C26A60"/>
    <w:rsid w:val="00C271DD"/>
    <w:rsid w:val="00C27842"/>
    <w:rsid w:val="00C27C31"/>
    <w:rsid w:val="00C27C7A"/>
    <w:rsid w:val="00C305EC"/>
    <w:rsid w:val="00C31218"/>
    <w:rsid w:val="00C321A9"/>
    <w:rsid w:val="00C32284"/>
    <w:rsid w:val="00C32458"/>
    <w:rsid w:val="00C32BA3"/>
    <w:rsid w:val="00C33284"/>
    <w:rsid w:val="00C33CF8"/>
    <w:rsid w:val="00C34773"/>
    <w:rsid w:val="00C34F08"/>
    <w:rsid w:val="00C35765"/>
    <w:rsid w:val="00C35B64"/>
    <w:rsid w:val="00C35CBD"/>
    <w:rsid w:val="00C363FA"/>
    <w:rsid w:val="00C367F5"/>
    <w:rsid w:val="00C3701A"/>
    <w:rsid w:val="00C3753A"/>
    <w:rsid w:val="00C37704"/>
    <w:rsid w:val="00C40253"/>
    <w:rsid w:val="00C40B1F"/>
    <w:rsid w:val="00C40BB1"/>
    <w:rsid w:val="00C41B26"/>
    <w:rsid w:val="00C4293A"/>
    <w:rsid w:val="00C43204"/>
    <w:rsid w:val="00C436D4"/>
    <w:rsid w:val="00C43E9F"/>
    <w:rsid w:val="00C43FED"/>
    <w:rsid w:val="00C43FFD"/>
    <w:rsid w:val="00C4418D"/>
    <w:rsid w:val="00C448DA"/>
    <w:rsid w:val="00C44AD0"/>
    <w:rsid w:val="00C45173"/>
    <w:rsid w:val="00C4533E"/>
    <w:rsid w:val="00C459E3"/>
    <w:rsid w:val="00C4625D"/>
    <w:rsid w:val="00C46A6F"/>
    <w:rsid w:val="00C472BB"/>
    <w:rsid w:val="00C50DA5"/>
    <w:rsid w:val="00C51E36"/>
    <w:rsid w:val="00C51E3A"/>
    <w:rsid w:val="00C52440"/>
    <w:rsid w:val="00C52A3B"/>
    <w:rsid w:val="00C53146"/>
    <w:rsid w:val="00C534B8"/>
    <w:rsid w:val="00C54B05"/>
    <w:rsid w:val="00C55879"/>
    <w:rsid w:val="00C55A39"/>
    <w:rsid w:val="00C56754"/>
    <w:rsid w:val="00C56AD5"/>
    <w:rsid w:val="00C56BE2"/>
    <w:rsid w:val="00C56D2E"/>
    <w:rsid w:val="00C610FA"/>
    <w:rsid w:val="00C6154B"/>
    <w:rsid w:val="00C616DE"/>
    <w:rsid w:val="00C61E00"/>
    <w:rsid w:val="00C61EF8"/>
    <w:rsid w:val="00C62562"/>
    <w:rsid w:val="00C62811"/>
    <w:rsid w:val="00C62D46"/>
    <w:rsid w:val="00C62F59"/>
    <w:rsid w:val="00C63093"/>
    <w:rsid w:val="00C639A9"/>
    <w:rsid w:val="00C63F43"/>
    <w:rsid w:val="00C64671"/>
    <w:rsid w:val="00C64ED3"/>
    <w:rsid w:val="00C65092"/>
    <w:rsid w:val="00C652EF"/>
    <w:rsid w:val="00C65350"/>
    <w:rsid w:val="00C67586"/>
    <w:rsid w:val="00C67689"/>
    <w:rsid w:val="00C67BA2"/>
    <w:rsid w:val="00C67C0B"/>
    <w:rsid w:val="00C704D7"/>
    <w:rsid w:val="00C70876"/>
    <w:rsid w:val="00C70F9D"/>
    <w:rsid w:val="00C71886"/>
    <w:rsid w:val="00C724FE"/>
    <w:rsid w:val="00C7330F"/>
    <w:rsid w:val="00C741A3"/>
    <w:rsid w:val="00C74B4F"/>
    <w:rsid w:val="00C7763C"/>
    <w:rsid w:val="00C7771A"/>
    <w:rsid w:val="00C806FE"/>
    <w:rsid w:val="00C80A60"/>
    <w:rsid w:val="00C813D7"/>
    <w:rsid w:val="00C817FC"/>
    <w:rsid w:val="00C82992"/>
    <w:rsid w:val="00C82F3B"/>
    <w:rsid w:val="00C8393D"/>
    <w:rsid w:val="00C83DD5"/>
    <w:rsid w:val="00C843C3"/>
    <w:rsid w:val="00C8441A"/>
    <w:rsid w:val="00C849E4"/>
    <w:rsid w:val="00C850EF"/>
    <w:rsid w:val="00C857A5"/>
    <w:rsid w:val="00C857C9"/>
    <w:rsid w:val="00C85F59"/>
    <w:rsid w:val="00C876B0"/>
    <w:rsid w:val="00C9080E"/>
    <w:rsid w:val="00C90DD9"/>
    <w:rsid w:val="00C90F05"/>
    <w:rsid w:val="00C91391"/>
    <w:rsid w:val="00C91B2D"/>
    <w:rsid w:val="00C92265"/>
    <w:rsid w:val="00C922F1"/>
    <w:rsid w:val="00C9282D"/>
    <w:rsid w:val="00C92C63"/>
    <w:rsid w:val="00C92E34"/>
    <w:rsid w:val="00C9402B"/>
    <w:rsid w:val="00C940E4"/>
    <w:rsid w:val="00C94159"/>
    <w:rsid w:val="00C94404"/>
    <w:rsid w:val="00C949AE"/>
    <w:rsid w:val="00C95064"/>
    <w:rsid w:val="00C95166"/>
    <w:rsid w:val="00C96407"/>
    <w:rsid w:val="00CA108D"/>
    <w:rsid w:val="00CA20F1"/>
    <w:rsid w:val="00CA21E1"/>
    <w:rsid w:val="00CA260F"/>
    <w:rsid w:val="00CA2653"/>
    <w:rsid w:val="00CA2AC4"/>
    <w:rsid w:val="00CA2C29"/>
    <w:rsid w:val="00CA2E3E"/>
    <w:rsid w:val="00CA30FE"/>
    <w:rsid w:val="00CA35FC"/>
    <w:rsid w:val="00CA368D"/>
    <w:rsid w:val="00CA3C65"/>
    <w:rsid w:val="00CA4EA8"/>
    <w:rsid w:val="00CA5606"/>
    <w:rsid w:val="00CA5FC2"/>
    <w:rsid w:val="00CA6726"/>
    <w:rsid w:val="00CA7203"/>
    <w:rsid w:val="00CA77A1"/>
    <w:rsid w:val="00CA7826"/>
    <w:rsid w:val="00CA7B44"/>
    <w:rsid w:val="00CB043B"/>
    <w:rsid w:val="00CB09AA"/>
    <w:rsid w:val="00CB1759"/>
    <w:rsid w:val="00CB2346"/>
    <w:rsid w:val="00CB23B0"/>
    <w:rsid w:val="00CB2805"/>
    <w:rsid w:val="00CB2854"/>
    <w:rsid w:val="00CB39A9"/>
    <w:rsid w:val="00CB4712"/>
    <w:rsid w:val="00CB592A"/>
    <w:rsid w:val="00CB5C7D"/>
    <w:rsid w:val="00CB5D6B"/>
    <w:rsid w:val="00CB61EF"/>
    <w:rsid w:val="00CB6648"/>
    <w:rsid w:val="00CB6EE6"/>
    <w:rsid w:val="00CB731B"/>
    <w:rsid w:val="00CB7856"/>
    <w:rsid w:val="00CC00EE"/>
    <w:rsid w:val="00CC099D"/>
    <w:rsid w:val="00CC0E68"/>
    <w:rsid w:val="00CC19CA"/>
    <w:rsid w:val="00CC1C9E"/>
    <w:rsid w:val="00CC1DA1"/>
    <w:rsid w:val="00CC2719"/>
    <w:rsid w:val="00CC39C3"/>
    <w:rsid w:val="00CC3A00"/>
    <w:rsid w:val="00CC4EAB"/>
    <w:rsid w:val="00CC55F8"/>
    <w:rsid w:val="00CC64BF"/>
    <w:rsid w:val="00CC6635"/>
    <w:rsid w:val="00CC6884"/>
    <w:rsid w:val="00CC6AAC"/>
    <w:rsid w:val="00CC6B1D"/>
    <w:rsid w:val="00CC7403"/>
    <w:rsid w:val="00CC7D8B"/>
    <w:rsid w:val="00CC7E48"/>
    <w:rsid w:val="00CC7ED0"/>
    <w:rsid w:val="00CD0A0C"/>
    <w:rsid w:val="00CD1513"/>
    <w:rsid w:val="00CD158D"/>
    <w:rsid w:val="00CD16E8"/>
    <w:rsid w:val="00CD22BF"/>
    <w:rsid w:val="00CD30AB"/>
    <w:rsid w:val="00CD3130"/>
    <w:rsid w:val="00CD3C1A"/>
    <w:rsid w:val="00CD3F56"/>
    <w:rsid w:val="00CD4378"/>
    <w:rsid w:val="00CD440A"/>
    <w:rsid w:val="00CD4C05"/>
    <w:rsid w:val="00CD5309"/>
    <w:rsid w:val="00CD6E88"/>
    <w:rsid w:val="00CD6EDB"/>
    <w:rsid w:val="00CD6FD8"/>
    <w:rsid w:val="00CD73C7"/>
    <w:rsid w:val="00CD7761"/>
    <w:rsid w:val="00CE0033"/>
    <w:rsid w:val="00CE0132"/>
    <w:rsid w:val="00CE0DED"/>
    <w:rsid w:val="00CE141A"/>
    <w:rsid w:val="00CE20E5"/>
    <w:rsid w:val="00CE2E75"/>
    <w:rsid w:val="00CE316D"/>
    <w:rsid w:val="00CE3313"/>
    <w:rsid w:val="00CE3CE4"/>
    <w:rsid w:val="00CE4F62"/>
    <w:rsid w:val="00CE52A1"/>
    <w:rsid w:val="00CE54F5"/>
    <w:rsid w:val="00CE5D78"/>
    <w:rsid w:val="00CE6188"/>
    <w:rsid w:val="00CE624E"/>
    <w:rsid w:val="00CE6582"/>
    <w:rsid w:val="00CE794C"/>
    <w:rsid w:val="00CF0C20"/>
    <w:rsid w:val="00CF0F27"/>
    <w:rsid w:val="00CF0F54"/>
    <w:rsid w:val="00CF1130"/>
    <w:rsid w:val="00CF180A"/>
    <w:rsid w:val="00CF1FBD"/>
    <w:rsid w:val="00CF330C"/>
    <w:rsid w:val="00CF38EE"/>
    <w:rsid w:val="00CF4343"/>
    <w:rsid w:val="00CF449A"/>
    <w:rsid w:val="00CF4F55"/>
    <w:rsid w:val="00CF5287"/>
    <w:rsid w:val="00CF6D6A"/>
    <w:rsid w:val="00CF6DA4"/>
    <w:rsid w:val="00CF71B8"/>
    <w:rsid w:val="00CF7B30"/>
    <w:rsid w:val="00CF7FDF"/>
    <w:rsid w:val="00D0073E"/>
    <w:rsid w:val="00D00813"/>
    <w:rsid w:val="00D00DDF"/>
    <w:rsid w:val="00D00E0C"/>
    <w:rsid w:val="00D01244"/>
    <w:rsid w:val="00D01947"/>
    <w:rsid w:val="00D01CE3"/>
    <w:rsid w:val="00D02527"/>
    <w:rsid w:val="00D03446"/>
    <w:rsid w:val="00D03D3F"/>
    <w:rsid w:val="00D03D8B"/>
    <w:rsid w:val="00D04126"/>
    <w:rsid w:val="00D054EA"/>
    <w:rsid w:val="00D0556A"/>
    <w:rsid w:val="00D06442"/>
    <w:rsid w:val="00D068A6"/>
    <w:rsid w:val="00D069BA"/>
    <w:rsid w:val="00D07516"/>
    <w:rsid w:val="00D10915"/>
    <w:rsid w:val="00D10F37"/>
    <w:rsid w:val="00D117ED"/>
    <w:rsid w:val="00D12BC0"/>
    <w:rsid w:val="00D12BF7"/>
    <w:rsid w:val="00D13291"/>
    <w:rsid w:val="00D14B8C"/>
    <w:rsid w:val="00D14DF0"/>
    <w:rsid w:val="00D15947"/>
    <w:rsid w:val="00D15B10"/>
    <w:rsid w:val="00D16411"/>
    <w:rsid w:val="00D16793"/>
    <w:rsid w:val="00D16826"/>
    <w:rsid w:val="00D170BB"/>
    <w:rsid w:val="00D17425"/>
    <w:rsid w:val="00D20C14"/>
    <w:rsid w:val="00D20C6C"/>
    <w:rsid w:val="00D218A0"/>
    <w:rsid w:val="00D223A1"/>
    <w:rsid w:val="00D22A7B"/>
    <w:rsid w:val="00D23341"/>
    <w:rsid w:val="00D23AB3"/>
    <w:rsid w:val="00D24428"/>
    <w:rsid w:val="00D246B4"/>
    <w:rsid w:val="00D24EEC"/>
    <w:rsid w:val="00D25336"/>
    <w:rsid w:val="00D2570A"/>
    <w:rsid w:val="00D2580E"/>
    <w:rsid w:val="00D26277"/>
    <w:rsid w:val="00D2651B"/>
    <w:rsid w:val="00D27041"/>
    <w:rsid w:val="00D27682"/>
    <w:rsid w:val="00D2794D"/>
    <w:rsid w:val="00D27DAA"/>
    <w:rsid w:val="00D30C5E"/>
    <w:rsid w:val="00D3117E"/>
    <w:rsid w:val="00D31238"/>
    <w:rsid w:val="00D3133C"/>
    <w:rsid w:val="00D32691"/>
    <w:rsid w:val="00D3318F"/>
    <w:rsid w:val="00D331B4"/>
    <w:rsid w:val="00D335D0"/>
    <w:rsid w:val="00D33E4C"/>
    <w:rsid w:val="00D34587"/>
    <w:rsid w:val="00D352FF"/>
    <w:rsid w:val="00D35DE8"/>
    <w:rsid w:val="00D36E4B"/>
    <w:rsid w:val="00D3720E"/>
    <w:rsid w:val="00D37634"/>
    <w:rsid w:val="00D402DF"/>
    <w:rsid w:val="00D4067F"/>
    <w:rsid w:val="00D407A8"/>
    <w:rsid w:val="00D40D48"/>
    <w:rsid w:val="00D41772"/>
    <w:rsid w:val="00D420AA"/>
    <w:rsid w:val="00D42D21"/>
    <w:rsid w:val="00D43DED"/>
    <w:rsid w:val="00D4455F"/>
    <w:rsid w:val="00D44867"/>
    <w:rsid w:val="00D44E50"/>
    <w:rsid w:val="00D45B5A"/>
    <w:rsid w:val="00D4608B"/>
    <w:rsid w:val="00D46139"/>
    <w:rsid w:val="00D46216"/>
    <w:rsid w:val="00D46369"/>
    <w:rsid w:val="00D467BB"/>
    <w:rsid w:val="00D475CE"/>
    <w:rsid w:val="00D47917"/>
    <w:rsid w:val="00D47B33"/>
    <w:rsid w:val="00D5033B"/>
    <w:rsid w:val="00D509B4"/>
    <w:rsid w:val="00D52283"/>
    <w:rsid w:val="00D52466"/>
    <w:rsid w:val="00D52C54"/>
    <w:rsid w:val="00D53EF4"/>
    <w:rsid w:val="00D54143"/>
    <w:rsid w:val="00D54290"/>
    <w:rsid w:val="00D54D95"/>
    <w:rsid w:val="00D55AF6"/>
    <w:rsid w:val="00D55EAD"/>
    <w:rsid w:val="00D561A5"/>
    <w:rsid w:val="00D563C8"/>
    <w:rsid w:val="00D57325"/>
    <w:rsid w:val="00D6003D"/>
    <w:rsid w:val="00D60773"/>
    <w:rsid w:val="00D613D5"/>
    <w:rsid w:val="00D61697"/>
    <w:rsid w:val="00D6178C"/>
    <w:rsid w:val="00D61D05"/>
    <w:rsid w:val="00D61D07"/>
    <w:rsid w:val="00D62226"/>
    <w:rsid w:val="00D6291C"/>
    <w:rsid w:val="00D63DB2"/>
    <w:rsid w:val="00D6482E"/>
    <w:rsid w:val="00D65C87"/>
    <w:rsid w:val="00D65DBA"/>
    <w:rsid w:val="00D666A2"/>
    <w:rsid w:val="00D669D6"/>
    <w:rsid w:val="00D66B53"/>
    <w:rsid w:val="00D679A7"/>
    <w:rsid w:val="00D712CE"/>
    <w:rsid w:val="00D72432"/>
    <w:rsid w:val="00D72671"/>
    <w:rsid w:val="00D72B5A"/>
    <w:rsid w:val="00D72BD9"/>
    <w:rsid w:val="00D72C3B"/>
    <w:rsid w:val="00D7371C"/>
    <w:rsid w:val="00D73F41"/>
    <w:rsid w:val="00D74187"/>
    <w:rsid w:val="00D743AD"/>
    <w:rsid w:val="00D74EE6"/>
    <w:rsid w:val="00D7548F"/>
    <w:rsid w:val="00D754D9"/>
    <w:rsid w:val="00D75814"/>
    <w:rsid w:val="00D7659E"/>
    <w:rsid w:val="00D76C35"/>
    <w:rsid w:val="00D76F69"/>
    <w:rsid w:val="00D77177"/>
    <w:rsid w:val="00D774CC"/>
    <w:rsid w:val="00D802AC"/>
    <w:rsid w:val="00D8036E"/>
    <w:rsid w:val="00D80639"/>
    <w:rsid w:val="00D8079B"/>
    <w:rsid w:val="00D80B4E"/>
    <w:rsid w:val="00D8132E"/>
    <w:rsid w:val="00D82E42"/>
    <w:rsid w:val="00D82ECC"/>
    <w:rsid w:val="00D83793"/>
    <w:rsid w:val="00D838DE"/>
    <w:rsid w:val="00D84411"/>
    <w:rsid w:val="00D8486C"/>
    <w:rsid w:val="00D84A18"/>
    <w:rsid w:val="00D86278"/>
    <w:rsid w:val="00D871AA"/>
    <w:rsid w:val="00D87307"/>
    <w:rsid w:val="00D873CF"/>
    <w:rsid w:val="00D87BCC"/>
    <w:rsid w:val="00D87CB3"/>
    <w:rsid w:val="00D87E85"/>
    <w:rsid w:val="00D907D2"/>
    <w:rsid w:val="00D90D9B"/>
    <w:rsid w:val="00D914F4"/>
    <w:rsid w:val="00D919B8"/>
    <w:rsid w:val="00D9220E"/>
    <w:rsid w:val="00D923FD"/>
    <w:rsid w:val="00D92C95"/>
    <w:rsid w:val="00D93D49"/>
    <w:rsid w:val="00D940F1"/>
    <w:rsid w:val="00D94286"/>
    <w:rsid w:val="00D944AF"/>
    <w:rsid w:val="00D94AF2"/>
    <w:rsid w:val="00D951F6"/>
    <w:rsid w:val="00D959B9"/>
    <w:rsid w:val="00D97916"/>
    <w:rsid w:val="00D97F1F"/>
    <w:rsid w:val="00DA033D"/>
    <w:rsid w:val="00DA0E8B"/>
    <w:rsid w:val="00DA1CE2"/>
    <w:rsid w:val="00DA274F"/>
    <w:rsid w:val="00DA2868"/>
    <w:rsid w:val="00DA2FAC"/>
    <w:rsid w:val="00DA324D"/>
    <w:rsid w:val="00DA35F9"/>
    <w:rsid w:val="00DA47DD"/>
    <w:rsid w:val="00DA47EC"/>
    <w:rsid w:val="00DA4C42"/>
    <w:rsid w:val="00DA4F4E"/>
    <w:rsid w:val="00DA5AA5"/>
    <w:rsid w:val="00DA5E9F"/>
    <w:rsid w:val="00DA61CC"/>
    <w:rsid w:val="00DA655B"/>
    <w:rsid w:val="00DA668A"/>
    <w:rsid w:val="00DA6CD1"/>
    <w:rsid w:val="00DA7094"/>
    <w:rsid w:val="00DA7861"/>
    <w:rsid w:val="00DB0DAC"/>
    <w:rsid w:val="00DB0DD3"/>
    <w:rsid w:val="00DB1183"/>
    <w:rsid w:val="00DB143D"/>
    <w:rsid w:val="00DB19A4"/>
    <w:rsid w:val="00DB1AF6"/>
    <w:rsid w:val="00DB2CAA"/>
    <w:rsid w:val="00DB3D7A"/>
    <w:rsid w:val="00DB3FD3"/>
    <w:rsid w:val="00DB475A"/>
    <w:rsid w:val="00DB65E7"/>
    <w:rsid w:val="00DB66DE"/>
    <w:rsid w:val="00DB6EFB"/>
    <w:rsid w:val="00DB7E63"/>
    <w:rsid w:val="00DB7FFD"/>
    <w:rsid w:val="00DC18C7"/>
    <w:rsid w:val="00DC1A5C"/>
    <w:rsid w:val="00DC1DF4"/>
    <w:rsid w:val="00DC2051"/>
    <w:rsid w:val="00DC2402"/>
    <w:rsid w:val="00DC26B6"/>
    <w:rsid w:val="00DC3667"/>
    <w:rsid w:val="00DC39AE"/>
    <w:rsid w:val="00DC4229"/>
    <w:rsid w:val="00DC43E9"/>
    <w:rsid w:val="00DC44E0"/>
    <w:rsid w:val="00DC4636"/>
    <w:rsid w:val="00DC4F4A"/>
    <w:rsid w:val="00DC5930"/>
    <w:rsid w:val="00DC5F7D"/>
    <w:rsid w:val="00DC5FD5"/>
    <w:rsid w:val="00DC6A17"/>
    <w:rsid w:val="00DC7E07"/>
    <w:rsid w:val="00DD0748"/>
    <w:rsid w:val="00DD0D26"/>
    <w:rsid w:val="00DD13E0"/>
    <w:rsid w:val="00DD232C"/>
    <w:rsid w:val="00DD3856"/>
    <w:rsid w:val="00DD3B78"/>
    <w:rsid w:val="00DD4255"/>
    <w:rsid w:val="00DD4982"/>
    <w:rsid w:val="00DD4A80"/>
    <w:rsid w:val="00DD4DFE"/>
    <w:rsid w:val="00DD4FBA"/>
    <w:rsid w:val="00DD5B22"/>
    <w:rsid w:val="00DD6622"/>
    <w:rsid w:val="00DD6898"/>
    <w:rsid w:val="00DD6B6C"/>
    <w:rsid w:val="00DD6F4E"/>
    <w:rsid w:val="00DD708C"/>
    <w:rsid w:val="00DD7296"/>
    <w:rsid w:val="00DD787F"/>
    <w:rsid w:val="00DD7A14"/>
    <w:rsid w:val="00DE046E"/>
    <w:rsid w:val="00DE0496"/>
    <w:rsid w:val="00DE1894"/>
    <w:rsid w:val="00DE2CF2"/>
    <w:rsid w:val="00DE3C35"/>
    <w:rsid w:val="00DE442B"/>
    <w:rsid w:val="00DE5512"/>
    <w:rsid w:val="00DE55A3"/>
    <w:rsid w:val="00DE5DC0"/>
    <w:rsid w:val="00DE5FD2"/>
    <w:rsid w:val="00DE6EAB"/>
    <w:rsid w:val="00DE72B8"/>
    <w:rsid w:val="00DE73DA"/>
    <w:rsid w:val="00DE7BC2"/>
    <w:rsid w:val="00DF00A3"/>
    <w:rsid w:val="00DF06AB"/>
    <w:rsid w:val="00DF16AF"/>
    <w:rsid w:val="00DF1934"/>
    <w:rsid w:val="00DF1AB5"/>
    <w:rsid w:val="00DF202A"/>
    <w:rsid w:val="00DF30D1"/>
    <w:rsid w:val="00DF376D"/>
    <w:rsid w:val="00DF4C22"/>
    <w:rsid w:val="00DF59C1"/>
    <w:rsid w:val="00DF5B40"/>
    <w:rsid w:val="00DF5D96"/>
    <w:rsid w:val="00DF60D3"/>
    <w:rsid w:val="00DF6901"/>
    <w:rsid w:val="00DF6B7A"/>
    <w:rsid w:val="00DF6D1B"/>
    <w:rsid w:val="00DF7FB2"/>
    <w:rsid w:val="00E000E7"/>
    <w:rsid w:val="00E00356"/>
    <w:rsid w:val="00E009EE"/>
    <w:rsid w:val="00E00D25"/>
    <w:rsid w:val="00E01139"/>
    <w:rsid w:val="00E01FBB"/>
    <w:rsid w:val="00E0233E"/>
    <w:rsid w:val="00E032E6"/>
    <w:rsid w:val="00E03352"/>
    <w:rsid w:val="00E04169"/>
    <w:rsid w:val="00E043EA"/>
    <w:rsid w:val="00E044EF"/>
    <w:rsid w:val="00E048E9"/>
    <w:rsid w:val="00E049B0"/>
    <w:rsid w:val="00E04ACA"/>
    <w:rsid w:val="00E05676"/>
    <w:rsid w:val="00E05688"/>
    <w:rsid w:val="00E06B73"/>
    <w:rsid w:val="00E06DC6"/>
    <w:rsid w:val="00E07CF3"/>
    <w:rsid w:val="00E07EF2"/>
    <w:rsid w:val="00E07F56"/>
    <w:rsid w:val="00E10740"/>
    <w:rsid w:val="00E111EC"/>
    <w:rsid w:val="00E11347"/>
    <w:rsid w:val="00E117CD"/>
    <w:rsid w:val="00E1203D"/>
    <w:rsid w:val="00E121AB"/>
    <w:rsid w:val="00E12F44"/>
    <w:rsid w:val="00E13680"/>
    <w:rsid w:val="00E13B38"/>
    <w:rsid w:val="00E14B42"/>
    <w:rsid w:val="00E154DA"/>
    <w:rsid w:val="00E16099"/>
    <w:rsid w:val="00E1639D"/>
    <w:rsid w:val="00E165CA"/>
    <w:rsid w:val="00E167DE"/>
    <w:rsid w:val="00E17033"/>
    <w:rsid w:val="00E17E56"/>
    <w:rsid w:val="00E17FD1"/>
    <w:rsid w:val="00E209F5"/>
    <w:rsid w:val="00E21CD1"/>
    <w:rsid w:val="00E22186"/>
    <w:rsid w:val="00E224B0"/>
    <w:rsid w:val="00E227DE"/>
    <w:rsid w:val="00E22A69"/>
    <w:rsid w:val="00E22F68"/>
    <w:rsid w:val="00E23014"/>
    <w:rsid w:val="00E237D1"/>
    <w:rsid w:val="00E23980"/>
    <w:rsid w:val="00E24383"/>
    <w:rsid w:val="00E24453"/>
    <w:rsid w:val="00E24832"/>
    <w:rsid w:val="00E24866"/>
    <w:rsid w:val="00E24F02"/>
    <w:rsid w:val="00E24FBB"/>
    <w:rsid w:val="00E25642"/>
    <w:rsid w:val="00E25667"/>
    <w:rsid w:val="00E2583F"/>
    <w:rsid w:val="00E25956"/>
    <w:rsid w:val="00E25D01"/>
    <w:rsid w:val="00E26756"/>
    <w:rsid w:val="00E267C7"/>
    <w:rsid w:val="00E271AF"/>
    <w:rsid w:val="00E2784D"/>
    <w:rsid w:val="00E279B8"/>
    <w:rsid w:val="00E27C92"/>
    <w:rsid w:val="00E30D5B"/>
    <w:rsid w:val="00E31377"/>
    <w:rsid w:val="00E3152F"/>
    <w:rsid w:val="00E31621"/>
    <w:rsid w:val="00E328CF"/>
    <w:rsid w:val="00E33269"/>
    <w:rsid w:val="00E33F6A"/>
    <w:rsid w:val="00E34876"/>
    <w:rsid w:val="00E3492E"/>
    <w:rsid w:val="00E34D05"/>
    <w:rsid w:val="00E34DE4"/>
    <w:rsid w:val="00E3564E"/>
    <w:rsid w:val="00E35A4C"/>
    <w:rsid w:val="00E35C82"/>
    <w:rsid w:val="00E36269"/>
    <w:rsid w:val="00E3664B"/>
    <w:rsid w:val="00E36E4B"/>
    <w:rsid w:val="00E37802"/>
    <w:rsid w:val="00E3782F"/>
    <w:rsid w:val="00E37B86"/>
    <w:rsid w:val="00E37C67"/>
    <w:rsid w:val="00E402C6"/>
    <w:rsid w:val="00E40BF7"/>
    <w:rsid w:val="00E41618"/>
    <w:rsid w:val="00E41842"/>
    <w:rsid w:val="00E41FBF"/>
    <w:rsid w:val="00E421CA"/>
    <w:rsid w:val="00E428F8"/>
    <w:rsid w:val="00E42BA7"/>
    <w:rsid w:val="00E435BE"/>
    <w:rsid w:val="00E438B5"/>
    <w:rsid w:val="00E43BC4"/>
    <w:rsid w:val="00E44D1B"/>
    <w:rsid w:val="00E453C0"/>
    <w:rsid w:val="00E46564"/>
    <w:rsid w:val="00E46D23"/>
    <w:rsid w:val="00E47018"/>
    <w:rsid w:val="00E470C8"/>
    <w:rsid w:val="00E47202"/>
    <w:rsid w:val="00E4759F"/>
    <w:rsid w:val="00E47FDB"/>
    <w:rsid w:val="00E511FF"/>
    <w:rsid w:val="00E51912"/>
    <w:rsid w:val="00E51964"/>
    <w:rsid w:val="00E523C5"/>
    <w:rsid w:val="00E530C7"/>
    <w:rsid w:val="00E543B2"/>
    <w:rsid w:val="00E544F7"/>
    <w:rsid w:val="00E54606"/>
    <w:rsid w:val="00E5476B"/>
    <w:rsid w:val="00E547BE"/>
    <w:rsid w:val="00E548A9"/>
    <w:rsid w:val="00E5492A"/>
    <w:rsid w:val="00E555BD"/>
    <w:rsid w:val="00E55EEB"/>
    <w:rsid w:val="00E560C6"/>
    <w:rsid w:val="00E56879"/>
    <w:rsid w:val="00E5695B"/>
    <w:rsid w:val="00E57B9E"/>
    <w:rsid w:val="00E57E0C"/>
    <w:rsid w:val="00E6016E"/>
    <w:rsid w:val="00E60484"/>
    <w:rsid w:val="00E604A9"/>
    <w:rsid w:val="00E60733"/>
    <w:rsid w:val="00E60C1A"/>
    <w:rsid w:val="00E60E2B"/>
    <w:rsid w:val="00E63059"/>
    <w:rsid w:val="00E638FC"/>
    <w:rsid w:val="00E6429B"/>
    <w:rsid w:val="00E6461B"/>
    <w:rsid w:val="00E64B6D"/>
    <w:rsid w:val="00E64E86"/>
    <w:rsid w:val="00E64EA7"/>
    <w:rsid w:val="00E654A7"/>
    <w:rsid w:val="00E65551"/>
    <w:rsid w:val="00E65632"/>
    <w:rsid w:val="00E659CC"/>
    <w:rsid w:val="00E666A6"/>
    <w:rsid w:val="00E66819"/>
    <w:rsid w:val="00E66A95"/>
    <w:rsid w:val="00E66B0A"/>
    <w:rsid w:val="00E6726F"/>
    <w:rsid w:val="00E70B5A"/>
    <w:rsid w:val="00E742B9"/>
    <w:rsid w:val="00E742FA"/>
    <w:rsid w:val="00E74E13"/>
    <w:rsid w:val="00E74F06"/>
    <w:rsid w:val="00E753CE"/>
    <w:rsid w:val="00E753E2"/>
    <w:rsid w:val="00E757E5"/>
    <w:rsid w:val="00E75D73"/>
    <w:rsid w:val="00E761E3"/>
    <w:rsid w:val="00E76538"/>
    <w:rsid w:val="00E76CD5"/>
    <w:rsid w:val="00E76D2D"/>
    <w:rsid w:val="00E76D32"/>
    <w:rsid w:val="00E8003B"/>
    <w:rsid w:val="00E80F70"/>
    <w:rsid w:val="00E81158"/>
    <w:rsid w:val="00E81335"/>
    <w:rsid w:val="00E81353"/>
    <w:rsid w:val="00E8180C"/>
    <w:rsid w:val="00E81F0C"/>
    <w:rsid w:val="00E82CFB"/>
    <w:rsid w:val="00E83299"/>
    <w:rsid w:val="00E83761"/>
    <w:rsid w:val="00E847F6"/>
    <w:rsid w:val="00E84C3D"/>
    <w:rsid w:val="00E84F24"/>
    <w:rsid w:val="00E85010"/>
    <w:rsid w:val="00E85044"/>
    <w:rsid w:val="00E8544C"/>
    <w:rsid w:val="00E85D20"/>
    <w:rsid w:val="00E86150"/>
    <w:rsid w:val="00E866DD"/>
    <w:rsid w:val="00E86AF8"/>
    <w:rsid w:val="00E86B82"/>
    <w:rsid w:val="00E87661"/>
    <w:rsid w:val="00E87D38"/>
    <w:rsid w:val="00E87EF5"/>
    <w:rsid w:val="00E90F1E"/>
    <w:rsid w:val="00E91186"/>
    <w:rsid w:val="00E91334"/>
    <w:rsid w:val="00E92011"/>
    <w:rsid w:val="00E9285F"/>
    <w:rsid w:val="00E92CFC"/>
    <w:rsid w:val="00E93590"/>
    <w:rsid w:val="00E936C0"/>
    <w:rsid w:val="00E938BF"/>
    <w:rsid w:val="00E93945"/>
    <w:rsid w:val="00E93EA4"/>
    <w:rsid w:val="00E95963"/>
    <w:rsid w:val="00E95A45"/>
    <w:rsid w:val="00E960BA"/>
    <w:rsid w:val="00E96732"/>
    <w:rsid w:val="00E96A8F"/>
    <w:rsid w:val="00E96A90"/>
    <w:rsid w:val="00E970DC"/>
    <w:rsid w:val="00E9742E"/>
    <w:rsid w:val="00E97D8D"/>
    <w:rsid w:val="00EA088D"/>
    <w:rsid w:val="00EA142B"/>
    <w:rsid w:val="00EA14E8"/>
    <w:rsid w:val="00EA1636"/>
    <w:rsid w:val="00EA17AF"/>
    <w:rsid w:val="00EA1B56"/>
    <w:rsid w:val="00EA2566"/>
    <w:rsid w:val="00EA3311"/>
    <w:rsid w:val="00EA38C1"/>
    <w:rsid w:val="00EA407C"/>
    <w:rsid w:val="00EA4721"/>
    <w:rsid w:val="00EA488A"/>
    <w:rsid w:val="00EA4E4C"/>
    <w:rsid w:val="00EA5CE6"/>
    <w:rsid w:val="00EA6CE4"/>
    <w:rsid w:val="00EA76A3"/>
    <w:rsid w:val="00EA7E07"/>
    <w:rsid w:val="00EB04EF"/>
    <w:rsid w:val="00EB05AD"/>
    <w:rsid w:val="00EB07BE"/>
    <w:rsid w:val="00EB0C15"/>
    <w:rsid w:val="00EB0CFC"/>
    <w:rsid w:val="00EB0E2D"/>
    <w:rsid w:val="00EB1878"/>
    <w:rsid w:val="00EB1B1B"/>
    <w:rsid w:val="00EB2397"/>
    <w:rsid w:val="00EB24A9"/>
    <w:rsid w:val="00EB287B"/>
    <w:rsid w:val="00EB2A4F"/>
    <w:rsid w:val="00EB2AC0"/>
    <w:rsid w:val="00EB2CB4"/>
    <w:rsid w:val="00EB39E4"/>
    <w:rsid w:val="00EB426D"/>
    <w:rsid w:val="00EB4B94"/>
    <w:rsid w:val="00EB4EF4"/>
    <w:rsid w:val="00EB5355"/>
    <w:rsid w:val="00EB58A8"/>
    <w:rsid w:val="00EB5F0A"/>
    <w:rsid w:val="00EB6420"/>
    <w:rsid w:val="00EB6B1F"/>
    <w:rsid w:val="00EB6E9C"/>
    <w:rsid w:val="00EB71F4"/>
    <w:rsid w:val="00EC0567"/>
    <w:rsid w:val="00EC06E4"/>
    <w:rsid w:val="00EC0C00"/>
    <w:rsid w:val="00EC14E6"/>
    <w:rsid w:val="00EC167B"/>
    <w:rsid w:val="00EC231A"/>
    <w:rsid w:val="00EC26E0"/>
    <w:rsid w:val="00EC2986"/>
    <w:rsid w:val="00EC2BD3"/>
    <w:rsid w:val="00EC33F0"/>
    <w:rsid w:val="00EC394A"/>
    <w:rsid w:val="00EC3CF0"/>
    <w:rsid w:val="00EC3E2C"/>
    <w:rsid w:val="00EC42DF"/>
    <w:rsid w:val="00EC44DC"/>
    <w:rsid w:val="00EC4827"/>
    <w:rsid w:val="00EC48DC"/>
    <w:rsid w:val="00EC4904"/>
    <w:rsid w:val="00EC4B70"/>
    <w:rsid w:val="00EC5397"/>
    <w:rsid w:val="00EC54B1"/>
    <w:rsid w:val="00EC59FF"/>
    <w:rsid w:val="00EC66BD"/>
    <w:rsid w:val="00EC7048"/>
    <w:rsid w:val="00EC7819"/>
    <w:rsid w:val="00EC7D43"/>
    <w:rsid w:val="00EC7F7E"/>
    <w:rsid w:val="00ED0200"/>
    <w:rsid w:val="00ED19EC"/>
    <w:rsid w:val="00ED2316"/>
    <w:rsid w:val="00ED2DA0"/>
    <w:rsid w:val="00ED3023"/>
    <w:rsid w:val="00ED4C2F"/>
    <w:rsid w:val="00ED5AC4"/>
    <w:rsid w:val="00ED5AEC"/>
    <w:rsid w:val="00ED6786"/>
    <w:rsid w:val="00ED6EA4"/>
    <w:rsid w:val="00ED6FF0"/>
    <w:rsid w:val="00ED714C"/>
    <w:rsid w:val="00ED714F"/>
    <w:rsid w:val="00ED71B4"/>
    <w:rsid w:val="00ED7704"/>
    <w:rsid w:val="00ED7ECA"/>
    <w:rsid w:val="00EE14E2"/>
    <w:rsid w:val="00EE1651"/>
    <w:rsid w:val="00EE25E3"/>
    <w:rsid w:val="00EE33C6"/>
    <w:rsid w:val="00EE33D6"/>
    <w:rsid w:val="00EE35EA"/>
    <w:rsid w:val="00EE3B3F"/>
    <w:rsid w:val="00EE40B9"/>
    <w:rsid w:val="00EE486E"/>
    <w:rsid w:val="00EE5103"/>
    <w:rsid w:val="00EE51A3"/>
    <w:rsid w:val="00EE51FB"/>
    <w:rsid w:val="00EE56E2"/>
    <w:rsid w:val="00EE5D0B"/>
    <w:rsid w:val="00EE5E10"/>
    <w:rsid w:val="00EE70C9"/>
    <w:rsid w:val="00EE7271"/>
    <w:rsid w:val="00EF0806"/>
    <w:rsid w:val="00EF0828"/>
    <w:rsid w:val="00EF0C1A"/>
    <w:rsid w:val="00EF104D"/>
    <w:rsid w:val="00EF117F"/>
    <w:rsid w:val="00EF18DA"/>
    <w:rsid w:val="00EF1BB6"/>
    <w:rsid w:val="00EF1E84"/>
    <w:rsid w:val="00EF2134"/>
    <w:rsid w:val="00EF240D"/>
    <w:rsid w:val="00EF2BFB"/>
    <w:rsid w:val="00EF2D2D"/>
    <w:rsid w:val="00EF3028"/>
    <w:rsid w:val="00EF399F"/>
    <w:rsid w:val="00EF442A"/>
    <w:rsid w:val="00EF44A4"/>
    <w:rsid w:val="00EF4BF0"/>
    <w:rsid w:val="00EF6046"/>
    <w:rsid w:val="00EF6122"/>
    <w:rsid w:val="00EF6C81"/>
    <w:rsid w:val="00EF707F"/>
    <w:rsid w:val="00EF7C2E"/>
    <w:rsid w:val="00EF7ED0"/>
    <w:rsid w:val="00EF7FDD"/>
    <w:rsid w:val="00EF7FE7"/>
    <w:rsid w:val="00F008BB"/>
    <w:rsid w:val="00F00FB6"/>
    <w:rsid w:val="00F015A3"/>
    <w:rsid w:val="00F01722"/>
    <w:rsid w:val="00F01868"/>
    <w:rsid w:val="00F024D2"/>
    <w:rsid w:val="00F025B9"/>
    <w:rsid w:val="00F03530"/>
    <w:rsid w:val="00F039F5"/>
    <w:rsid w:val="00F03D5E"/>
    <w:rsid w:val="00F04E23"/>
    <w:rsid w:val="00F05C15"/>
    <w:rsid w:val="00F062B3"/>
    <w:rsid w:val="00F06CA7"/>
    <w:rsid w:val="00F070DA"/>
    <w:rsid w:val="00F07183"/>
    <w:rsid w:val="00F105FF"/>
    <w:rsid w:val="00F1097F"/>
    <w:rsid w:val="00F10A2D"/>
    <w:rsid w:val="00F10BA7"/>
    <w:rsid w:val="00F113B4"/>
    <w:rsid w:val="00F12351"/>
    <w:rsid w:val="00F12836"/>
    <w:rsid w:val="00F12886"/>
    <w:rsid w:val="00F132C0"/>
    <w:rsid w:val="00F13724"/>
    <w:rsid w:val="00F138DA"/>
    <w:rsid w:val="00F143F6"/>
    <w:rsid w:val="00F14AC7"/>
    <w:rsid w:val="00F151E7"/>
    <w:rsid w:val="00F15DED"/>
    <w:rsid w:val="00F16872"/>
    <w:rsid w:val="00F16A46"/>
    <w:rsid w:val="00F16B65"/>
    <w:rsid w:val="00F17A1B"/>
    <w:rsid w:val="00F20368"/>
    <w:rsid w:val="00F20C30"/>
    <w:rsid w:val="00F20E5C"/>
    <w:rsid w:val="00F210C4"/>
    <w:rsid w:val="00F214C2"/>
    <w:rsid w:val="00F2159F"/>
    <w:rsid w:val="00F216E4"/>
    <w:rsid w:val="00F218C0"/>
    <w:rsid w:val="00F21B70"/>
    <w:rsid w:val="00F21DDD"/>
    <w:rsid w:val="00F22112"/>
    <w:rsid w:val="00F22D8A"/>
    <w:rsid w:val="00F234A1"/>
    <w:rsid w:val="00F237E6"/>
    <w:rsid w:val="00F24B5C"/>
    <w:rsid w:val="00F2502E"/>
    <w:rsid w:val="00F252BB"/>
    <w:rsid w:val="00F256D7"/>
    <w:rsid w:val="00F260A9"/>
    <w:rsid w:val="00F26326"/>
    <w:rsid w:val="00F26C17"/>
    <w:rsid w:val="00F27463"/>
    <w:rsid w:val="00F27B66"/>
    <w:rsid w:val="00F27B94"/>
    <w:rsid w:val="00F27C2E"/>
    <w:rsid w:val="00F30B5C"/>
    <w:rsid w:val="00F3150C"/>
    <w:rsid w:val="00F31634"/>
    <w:rsid w:val="00F317E0"/>
    <w:rsid w:val="00F32033"/>
    <w:rsid w:val="00F32845"/>
    <w:rsid w:val="00F32EFD"/>
    <w:rsid w:val="00F33516"/>
    <w:rsid w:val="00F33858"/>
    <w:rsid w:val="00F33943"/>
    <w:rsid w:val="00F34695"/>
    <w:rsid w:val="00F346FB"/>
    <w:rsid w:val="00F3508B"/>
    <w:rsid w:val="00F360A8"/>
    <w:rsid w:val="00F37224"/>
    <w:rsid w:val="00F37A29"/>
    <w:rsid w:val="00F4035F"/>
    <w:rsid w:val="00F404B4"/>
    <w:rsid w:val="00F406AC"/>
    <w:rsid w:val="00F408FF"/>
    <w:rsid w:val="00F40B2C"/>
    <w:rsid w:val="00F40DA3"/>
    <w:rsid w:val="00F42578"/>
    <w:rsid w:val="00F4304B"/>
    <w:rsid w:val="00F43226"/>
    <w:rsid w:val="00F43392"/>
    <w:rsid w:val="00F43A2D"/>
    <w:rsid w:val="00F441C2"/>
    <w:rsid w:val="00F45796"/>
    <w:rsid w:val="00F45DA6"/>
    <w:rsid w:val="00F465F2"/>
    <w:rsid w:val="00F4790D"/>
    <w:rsid w:val="00F47B2A"/>
    <w:rsid w:val="00F50315"/>
    <w:rsid w:val="00F50A45"/>
    <w:rsid w:val="00F5103B"/>
    <w:rsid w:val="00F515E7"/>
    <w:rsid w:val="00F517FF"/>
    <w:rsid w:val="00F52A0C"/>
    <w:rsid w:val="00F52DC2"/>
    <w:rsid w:val="00F535D0"/>
    <w:rsid w:val="00F53D8F"/>
    <w:rsid w:val="00F550D9"/>
    <w:rsid w:val="00F572C9"/>
    <w:rsid w:val="00F57573"/>
    <w:rsid w:val="00F5761E"/>
    <w:rsid w:val="00F57AE9"/>
    <w:rsid w:val="00F57CF2"/>
    <w:rsid w:val="00F60382"/>
    <w:rsid w:val="00F604C9"/>
    <w:rsid w:val="00F6073C"/>
    <w:rsid w:val="00F607A0"/>
    <w:rsid w:val="00F60AB3"/>
    <w:rsid w:val="00F612FF"/>
    <w:rsid w:val="00F61425"/>
    <w:rsid w:val="00F6142B"/>
    <w:rsid w:val="00F615FC"/>
    <w:rsid w:val="00F61E10"/>
    <w:rsid w:val="00F620F2"/>
    <w:rsid w:val="00F629E8"/>
    <w:rsid w:val="00F62CF5"/>
    <w:rsid w:val="00F64178"/>
    <w:rsid w:val="00F6438C"/>
    <w:rsid w:val="00F64EA6"/>
    <w:rsid w:val="00F65001"/>
    <w:rsid w:val="00F6547B"/>
    <w:rsid w:val="00F65AD7"/>
    <w:rsid w:val="00F65B41"/>
    <w:rsid w:val="00F66A38"/>
    <w:rsid w:val="00F670A3"/>
    <w:rsid w:val="00F6760A"/>
    <w:rsid w:val="00F6765F"/>
    <w:rsid w:val="00F67919"/>
    <w:rsid w:val="00F67F86"/>
    <w:rsid w:val="00F70067"/>
    <w:rsid w:val="00F701B9"/>
    <w:rsid w:val="00F71289"/>
    <w:rsid w:val="00F71702"/>
    <w:rsid w:val="00F722A9"/>
    <w:rsid w:val="00F7256B"/>
    <w:rsid w:val="00F7267C"/>
    <w:rsid w:val="00F72729"/>
    <w:rsid w:val="00F72AE5"/>
    <w:rsid w:val="00F72CFB"/>
    <w:rsid w:val="00F74904"/>
    <w:rsid w:val="00F74BAD"/>
    <w:rsid w:val="00F75691"/>
    <w:rsid w:val="00F75CE0"/>
    <w:rsid w:val="00F75FA1"/>
    <w:rsid w:val="00F765D8"/>
    <w:rsid w:val="00F766E5"/>
    <w:rsid w:val="00F76CF5"/>
    <w:rsid w:val="00F800A6"/>
    <w:rsid w:val="00F807C4"/>
    <w:rsid w:val="00F80D90"/>
    <w:rsid w:val="00F81177"/>
    <w:rsid w:val="00F81535"/>
    <w:rsid w:val="00F817C3"/>
    <w:rsid w:val="00F821C6"/>
    <w:rsid w:val="00F8223A"/>
    <w:rsid w:val="00F8298E"/>
    <w:rsid w:val="00F83182"/>
    <w:rsid w:val="00F83221"/>
    <w:rsid w:val="00F83284"/>
    <w:rsid w:val="00F8333F"/>
    <w:rsid w:val="00F8350D"/>
    <w:rsid w:val="00F83CA4"/>
    <w:rsid w:val="00F83D3E"/>
    <w:rsid w:val="00F83F8E"/>
    <w:rsid w:val="00F855E9"/>
    <w:rsid w:val="00F859EB"/>
    <w:rsid w:val="00F85A23"/>
    <w:rsid w:val="00F85E77"/>
    <w:rsid w:val="00F860A0"/>
    <w:rsid w:val="00F86EC6"/>
    <w:rsid w:val="00F86F1B"/>
    <w:rsid w:val="00F87476"/>
    <w:rsid w:val="00F879A1"/>
    <w:rsid w:val="00F87C62"/>
    <w:rsid w:val="00F87D7D"/>
    <w:rsid w:val="00F87FBE"/>
    <w:rsid w:val="00F87FED"/>
    <w:rsid w:val="00F91102"/>
    <w:rsid w:val="00F91756"/>
    <w:rsid w:val="00F91A1C"/>
    <w:rsid w:val="00F91CAD"/>
    <w:rsid w:val="00F920AA"/>
    <w:rsid w:val="00F92AF4"/>
    <w:rsid w:val="00F938CB"/>
    <w:rsid w:val="00F94891"/>
    <w:rsid w:val="00F94DB8"/>
    <w:rsid w:val="00F9514F"/>
    <w:rsid w:val="00F96A23"/>
    <w:rsid w:val="00F96BB3"/>
    <w:rsid w:val="00F96BC5"/>
    <w:rsid w:val="00F97B40"/>
    <w:rsid w:val="00F97E89"/>
    <w:rsid w:val="00F97FB8"/>
    <w:rsid w:val="00FA0023"/>
    <w:rsid w:val="00FA0280"/>
    <w:rsid w:val="00FA1501"/>
    <w:rsid w:val="00FA22D6"/>
    <w:rsid w:val="00FA2E61"/>
    <w:rsid w:val="00FA39F5"/>
    <w:rsid w:val="00FA4606"/>
    <w:rsid w:val="00FA46E6"/>
    <w:rsid w:val="00FA49F0"/>
    <w:rsid w:val="00FA4F58"/>
    <w:rsid w:val="00FA5985"/>
    <w:rsid w:val="00FA5BF9"/>
    <w:rsid w:val="00FA5D38"/>
    <w:rsid w:val="00FA5F36"/>
    <w:rsid w:val="00FA7781"/>
    <w:rsid w:val="00FB0723"/>
    <w:rsid w:val="00FB0836"/>
    <w:rsid w:val="00FB1124"/>
    <w:rsid w:val="00FB12F4"/>
    <w:rsid w:val="00FB1F0A"/>
    <w:rsid w:val="00FB2187"/>
    <w:rsid w:val="00FB24D2"/>
    <w:rsid w:val="00FB2B0F"/>
    <w:rsid w:val="00FB2C00"/>
    <w:rsid w:val="00FB34AD"/>
    <w:rsid w:val="00FB3D42"/>
    <w:rsid w:val="00FB49C5"/>
    <w:rsid w:val="00FB50DA"/>
    <w:rsid w:val="00FB5DD0"/>
    <w:rsid w:val="00FB5EAB"/>
    <w:rsid w:val="00FB603F"/>
    <w:rsid w:val="00FB63E8"/>
    <w:rsid w:val="00FC111C"/>
    <w:rsid w:val="00FC2372"/>
    <w:rsid w:val="00FC2DD6"/>
    <w:rsid w:val="00FC40EA"/>
    <w:rsid w:val="00FC41C1"/>
    <w:rsid w:val="00FC4993"/>
    <w:rsid w:val="00FC4B70"/>
    <w:rsid w:val="00FC4DD5"/>
    <w:rsid w:val="00FC632F"/>
    <w:rsid w:val="00FC64F5"/>
    <w:rsid w:val="00FC6DDE"/>
    <w:rsid w:val="00FC6F01"/>
    <w:rsid w:val="00FC722E"/>
    <w:rsid w:val="00FC7997"/>
    <w:rsid w:val="00FD0291"/>
    <w:rsid w:val="00FD0B9D"/>
    <w:rsid w:val="00FD1A6C"/>
    <w:rsid w:val="00FD387D"/>
    <w:rsid w:val="00FD38B8"/>
    <w:rsid w:val="00FD3E71"/>
    <w:rsid w:val="00FD405A"/>
    <w:rsid w:val="00FD4407"/>
    <w:rsid w:val="00FD55B3"/>
    <w:rsid w:val="00FD6883"/>
    <w:rsid w:val="00FD7FF4"/>
    <w:rsid w:val="00FE01A4"/>
    <w:rsid w:val="00FE045C"/>
    <w:rsid w:val="00FE0534"/>
    <w:rsid w:val="00FE1016"/>
    <w:rsid w:val="00FE1DE8"/>
    <w:rsid w:val="00FE2123"/>
    <w:rsid w:val="00FE2470"/>
    <w:rsid w:val="00FE32C4"/>
    <w:rsid w:val="00FE369B"/>
    <w:rsid w:val="00FE39C3"/>
    <w:rsid w:val="00FE3C9C"/>
    <w:rsid w:val="00FE3D8A"/>
    <w:rsid w:val="00FE4274"/>
    <w:rsid w:val="00FE4356"/>
    <w:rsid w:val="00FE482A"/>
    <w:rsid w:val="00FE4865"/>
    <w:rsid w:val="00FE49BB"/>
    <w:rsid w:val="00FE640B"/>
    <w:rsid w:val="00FE674A"/>
    <w:rsid w:val="00FE6DFD"/>
    <w:rsid w:val="00FE6FB9"/>
    <w:rsid w:val="00FE75E4"/>
    <w:rsid w:val="00FF0098"/>
    <w:rsid w:val="00FF0581"/>
    <w:rsid w:val="00FF08C4"/>
    <w:rsid w:val="00FF15C6"/>
    <w:rsid w:val="00FF1A47"/>
    <w:rsid w:val="00FF1B2D"/>
    <w:rsid w:val="00FF21BD"/>
    <w:rsid w:val="00FF3053"/>
    <w:rsid w:val="00FF333E"/>
    <w:rsid w:val="00FF4942"/>
    <w:rsid w:val="00FF52FC"/>
    <w:rsid w:val="00FF551A"/>
    <w:rsid w:val="00FF5A8A"/>
    <w:rsid w:val="00FF6308"/>
    <w:rsid w:val="00FF6A51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B2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4B2B"/>
    <w:pPr>
      <w:keepNext/>
      <w:jc w:val="center"/>
      <w:outlineLvl w:val="0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1E1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25B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4B2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C1E15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525B4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F4B2B"/>
    <w:pPr>
      <w:ind w:left="720"/>
      <w:contextualSpacing/>
    </w:pPr>
  </w:style>
  <w:style w:type="paragraph" w:customStyle="1" w:styleId="ConsPlusTitle">
    <w:name w:val="ConsPlusTitle"/>
    <w:uiPriority w:val="99"/>
    <w:rsid w:val="00915F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915F5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15F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915F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915F5C"/>
    <w:rPr>
      <w:rFonts w:ascii="Arial" w:hAnsi="Arial" w:cs="Arial"/>
      <w:lang w:val="ru-RU" w:eastAsia="ru-RU" w:bidi="ar-SA"/>
    </w:rPr>
  </w:style>
  <w:style w:type="paragraph" w:styleId="NormalWeb">
    <w:name w:val="Normal (Web)"/>
    <w:basedOn w:val="Normal"/>
    <w:uiPriority w:val="99"/>
    <w:rsid w:val="00F612FF"/>
    <w:pPr>
      <w:suppressAutoHyphens/>
      <w:spacing w:before="100" w:after="119"/>
    </w:pPr>
    <w:rPr>
      <w:lang w:eastAsia="ar-SA"/>
    </w:rPr>
  </w:style>
  <w:style w:type="character" w:customStyle="1" w:styleId="val">
    <w:name w:val="val"/>
    <w:basedOn w:val="DefaultParagraphFont"/>
    <w:uiPriority w:val="99"/>
    <w:rsid w:val="00F612FF"/>
    <w:rPr>
      <w:rFonts w:cs="Times New Roman"/>
    </w:rPr>
  </w:style>
  <w:style w:type="table" w:styleId="TableGrid">
    <w:name w:val="Table Grid"/>
    <w:basedOn w:val="TableNormal"/>
    <w:uiPriority w:val="99"/>
    <w:rsid w:val="008F7C0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4745A"/>
    <w:rPr>
      <w:lang w:eastAsia="en-US"/>
    </w:rPr>
  </w:style>
  <w:style w:type="paragraph" w:customStyle="1" w:styleId="a">
    <w:name w:val="Абзац_пост"/>
    <w:basedOn w:val="Normal"/>
    <w:uiPriority w:val="99"/>
    <w:rsid w:val="007825E6"/>
    <w:pPr>
      <w:spacing w:before="120"/>
      <w:ind w:firstLine="720"/>
      <w:jc w:val="both"/>
    </w:pPr>
    <w:rPr>
      <w:sz w:val="26"/>
    </w:rPr>
  </w:style>
  <w:style w:type="character" w:styleId="Strong">
    <w:name w:val="Strong"/>
    <w:basedOn w:val="DefaultParagraphFont"/>
    <w:uiPriority w:val="99"/>
    <w:qFormat/>
    <w:rsid w:val="00AF1CF7"/>
    <w:rPr>
      <w:rFonts w:cs="Times New Roman"/>
      <w:b/>
      <w:bCs/>
    </w:rPr>
  </w:style>
  <w:style w:type="paragraph" w:customStyle="1" w:styleId="ConsPlusCell">
    <w:name w:val="ConsPlusCell"/>
    <w:uiPriority w:val="99"/>
    <w:rsid w:val="00995B2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8525B4"/>
    <w:pPr>
      <w:autoSpaceDE w:val="0"/>
      <w:autoSpaceDN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525B4"/>
    <w:rPr>
      <w:rFonts w:ascii="Times New Roman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8525B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525B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8525B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852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525B4"/>
    <w:rPr>
      <w:rFonts w:ascii="Courier New" w:hAnsi="Courier New" w:cs="Courier New"/>
      <w:sz w:val="20"/>
      <w:szCs w:val="20"/>
      <w:lang w:eastAsia="ru-RU"/>
    </w:rPr>
  </w:style>
  <w:style w:type="character" w:customStyle="1" w:styleId="header-3">
    <w:name w:val="header-3"/>
    <w:basedOn w:val="DefaultParagraphFont"/>
    <w:uiPriority w:val="99"/>
    <w:rsid w:val="004C1E15"/>
    <w:rPr>
      <w:rFonts w:cs="Times New Roman"/>
    </w:rPr>
  </w:style>
  <w:style w:type="character" w:customStyle="1" w:styleId="bg">
    <w:name w:val="bg"/>
    <w:basedOn w:val="DefaultParagraphFont"/>
    <w:uiPriority w:val="99"/>
    <w:rsid w:val="004C1E1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C1E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E15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99"/>
    <w:qFormat/>
    <w:rsid w:val="001902D8"/>
    <w:pPr>
      <w:spacing w:after="200"/>
    </w:pPr>
    <w:rPr>
      <w:rFonts w:ascii="Calibri" w:eastAsia="Calibri" w:hAnsi="Calibri"/>
      <w:b/>
      <w:bCs/>
      <w:color w:val="AD0101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79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9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7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9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9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79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792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792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792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792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6792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792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6792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6792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6792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6792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6792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67921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6792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6792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79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6792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86792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6792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86792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679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79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689</TotalTime>
  <Pages>6</Pages>
  <Words>1136</Words>
  <Characters>6481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Semen</cp:lastModifiedBy>
  <cp:revision>64</cp:revision>
  <cp:lastPrinted>2013-05-30T05:42:00Z</cp:lastPrinted>
  <dcterms:created xsi:type="dcterms:W3CDTF">2013-01-10T02:29:00Z</dcterms:created>
  <dcterms:modified xsi:type="dcterms:W3CDTF">2013-06-05T08:10:00Z</dcterms:modified>
</cp:coreProperties>
</file>